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7A" w:rsidRPr="00421CB6" w:rsidRDefault="007C684A" w:rsidP="001A3B7A">
      <w:pPr>
        <w:pStyle w:val="ab"/>
        <w:tabs>
          <w:tab w:val="left" w:pos="7825"/>
        </w:tabs>
        <w:spacing w:before="0"/>
        <w:rPr>
          <w:rFonts w:asciiTheme="minorHAnsi" w:hAnsiTheme="minorHAnsi" w:cs="Calibri"/>
          <w:sz w:val="20"/>
          <w:lang w:val="en-US"/>
        </w:rPr>
      </w:pPr>
      <w:r w:rsidRPr="00421CB6">
        <w:rPr>
          <w:rFonts w:asciiTheme="minorHAnsi" w:hAnsiTheme="minorHAnsi" w:cs="Calibri"/>
          <w:sz w:val="20"/>
          <w:lang w:val="en-US"/>
        </w:rPr>
        <w:t>M</w:t>
      </w:r>
      <w:r w:rsidR="00435DDD" w:rsidRPr="00421CB6">
        <w:rPr>
          <w:rFonts w:asciiTheme="minorHAnsi" w:hAnsiTheme="minorHAnsi" w:cs="Calibri"/>
          <w:sz w:val="20"/>
          <w:lang w:val="en-US"/>
        </w:rPr>
        <w:t>inistry of N</w:t>
      </w:r>
      <w:r w:rsidR="00E47CE3" w:rsidRPr="00421CB6">
        <w:rPr>
          <w:rFonts w:asciiTheme="minorHAnsi" w:hAnsiTheme="minorHAnsi" w:cs="Calibri"/>
          <w:sz w:val="20"/>
          <w:lang w:val="en-US"/>
        </w:rPr>
        <w:t>ational economy of the</w:t>
      </w:r>
      <w:r w:rsidRPr="00421CB6">
        <w:rPr>
          <w:rFonts w:asciiTheme="minorHAnsi" w:hAnsiTheme="minorHAnsi" w:cs="Calibri"/>
          <w:sz w:val="20"/>
          <w:lang w:val="en-US"/>
        </w:rPr>
        <w:t xml:space="preserve"> R</w:t>
      </w:r>
      <w:r w:rsidR="00E47CE3" w:rsidRPr="00421CB6">
        <w:rPr>
          <w:rFonts w:asciiTheme="minorHAnsi" w:hAnsiTheme="minorHAnsi" w:cs="Calibri"/>
          <w:sz w:val="20"/>
          <w:lang w:val="en-US"/>
        </w:rPr>
        <w:t>epublic</w:t>
      </w:r>
      <w:r w:rsidR="0068395E" w:rsidRPr="00421CB6">
        <w:rPr>
          <w:rFonts w:asciiTheme="minorHAnsi" w:hAnsiTheme="minorHAnsi" w:cs="Calibri"/>
          <w:sz w:val="20"/>
          <w:lang w:val="en-US"/>
        </w:rPr>
        <w:t xml:space="preserve"> of </w:t>
      </w:r>
      <w:r w:rsidRPr="00421CB6">
        <w:rPr>
          <w:rFonts w:asciiTheme="minorHAnsi" w:hAnsiTheme="minorHAnsi" w:cs="Calibri"/>
          <w:sz w:val="20"/>
          <w:lang w:val="en-US"/>
        </w:rPr>
        <w:t>K</w:t>
      </w:r>
      <w:r w:rsidR="00E47CE3" w:rsidRPr="00421CB6">
        <w:rPr>
          <w:rFonts w:asciiTheme="minorHAnsi" w:hAnsiTheme="minorHAnsi" w:cs="Calibri"/>
          <w:sz w:val="20"/>
          <w:lang w:val="en-US"/>
        </w:rPr>
        <w:t>azakhstan</w:t>
      </w:r>
    </w:p>
    <w:p w:rsidR="007C684A" w:rsidRPr="00421CB6" w:rsidRDefault="00944E6F" w:rsidP="001A3B7A">
      <w:pPr>
        <w:pStyle w:val="ab"/>
        <w:tabs>
          <w:tab w:val="left" w:pos="7825"/>
        </w:tabs>
        <w:spacing w:before="0"/>
        <w:rPr>
          <w:rFonts w:asciiTheme="minorHAnsi" w:hAnsiTheme="minorHAnsi" w:cs="Calibri"/>
          <w:sz w:val="20"/>
          <w:lang w:val="en-US"/>
        </w:rPr>
      </w:pPr>
      <w:r w:rsidRPr="00421CB6">
        <w:rPr>
          <w:rFonts w:asciiTheme="minorHAnsi" w:hAnsiTheme="minorHAnsi" w:cs="Calibri"/>
          <w:sz w:val="20"/>
          <w:lang w:val="en-US"/>
        </w:rPr>
        <w:t>Committee o</w:t>
      </w:r>
      <w:r w:rsidR="003A350F" w:rsidRPr="00421CB6">
        <w:rPr>
          <w:rFonts w:asciiTheme="minorHAnsi" w:hAnsiTheme="minorHAnsi" w:cs="Calibri"/>
          <w:sz w:val="20"/>
          <w:lang w:val="en-US"/>
        </w:rPr>
        <w:t>n</w:t>
      </w:r>
      <w:r w:rsidRPr="00421CB6">
        <w:rPr>
          <w:rFonts w:asciiTheme="minorHAnsi" w:hAnsiTheme="minorHAnsi" w:cs="Calibri"/>
          <w:sz w:val="20"/>
          <w:lang w:val="en-US"/>
        </w:rPr>
        <w:t xml:space="preserve"> Statistics</w:t>
      </w: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21CB6" w:rsidRDefault="00D37811" w:rsidP="00391CD6">
      <w:pPr>
        <w:ind w:left="5670" w:firstLine="0"/>
        <w:rPr>
          <w:rFonts w:asciiTheme="minorHAnsi" w:hAnsiTheme="minorHAnsi" w:cs="Calibri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sz w:val="18"/>
          <w:szCs w:val="18"/>
          <w:lang w:val="en-US"/>
        </w:rPr>
        <w:t xml:space="preserve">Pursuant to the </w:t>
      </w:r>
      <w:r w:rsidR="00046D76" w:rsidRPr="00421CB6">
        <w:rPr>
          <w:rFonts w:asciiTheme="minorHAnsi" w:hAnsiTheme="minorHAnsi" w:cs="Calibri"/>
          <w:sz w:val="18"/>
          <w:szCs w:val="18"/>
          <w:lang w:val="en-US"/>
        </w:rPr>
        <w:t>«</w:t>
      </w:r>
      <w:r w:rsidRPr="00421CB6">
        <w:rPr>
          <w:rFonts w:asciiTheme="minorHAnsi" w:hAnsiTheme="minorHAnsi" w:cs="Calibri"/>
          <w:sz w:val="18"/>
          <w:szCs w:val="18"/>
          <w:lang w:val="en-US"/>
        </w:rPr>
        <w:t>Civil Code of the Republic of Kazakhstan (special part)</w:t>
      </w:r>
      <w:r w:rsidR="00046D76" w:rsidRPr="00421CB6">
        <w:rPr>
          <w:rFonts w:asciiTheme="minorHAnsi" w:hAnsiTheme="minorHAnsi" w:cs="Calibri"/>
          <w:sz w:val="18"/>
          <w:szCs w:val="18"/>
          <w:lang w:val="en-US"/>
        </w:rPr>
        <w:t>»</w:t>
      </w:r>
      <w:r w:rsidRPr="00421CB6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421CB6">
        <w:rPr>
          <w:rFonts w:asciiTheme="minorHAnsi" w:hAnsiTheme="minorHAnsi" w:cs="Calibri"/>
          <w:sz w:val="18"/>
          <w:szCs w:val="18"/>
          <w:lang w:val="en-US"/>
        </w:rPr>
        <w:t>the given material is not</w:t>
      </w:r>
      <w:r w:rsidR="00752E2A" w:rsidRPr="00421CB6">
        <w:rPr>
          <w:rFonts w:asciiTheme="minorHAnsi" w:hAnsiTheme="minorHAnsi" w:cs="Calibri"/>
          <w:sz w:val="18"/>
          <w:szCs w:val="18"/>
          <w:lang w:val="en-US"/>
        </w:rPr>
        <w:t xml:space="preserve"> to be reproduced (copied),</w:t>
      </w:r>
      <w:r w:rsidR="00BD00BD" w:rsidRPr="00421CB6">
        <w:rPr>
          <w:rFonts w:asciiTheme="minorHAnsi" w:hAnsiTheme="minorHAnsi" w:cs="Calibri"/>
          <w:sz w:val="18"/>
          <w:szCs w:val="18"/>
          <w:lang w:val="en-US"/>
        </w:rPr>
        <w:t xml:space="preserve"> </w:t>
      </w:r>
      <w:r w:rsidR="009F5798" w:rsidRPr="00421CB6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CD7DD6" w:rsidRPr="00421CB6">
        <w:rPr>
          <w:rFonts w:asciiTheme="minorHAnsi" w:hAnsiTheme="minorHAnsi" w:cs="Calibri"/>
          <w:sz w:val="18"/>
          <w:szCs w:val="18"/>
          <w:lang w:val="en-US"/>
        </w:rPr>
        <w:t xml:space="preserve">Committee </w:t>
      </w:r>
      <w:r w:rsidR="009F5798" w:rsidRPr="00421CB6">
        <w:rPr>
          <w:rFonts w:asciiTheme="minorHAnsi" w:hAnsiTheme="minorHAnsi" w:cs="Calibri"/>
          <w:sz w:val="18"/>
          <w:szCs w:val="18"/>
          <w:lang w:val="en-US"/>
        </w:rPr>
        <w:t>o</w:t>
      </w:r>
      <w:r w:rsidR="003A350F" w:rsidRPr="00421CB6">
        <w:rPr>
          <w:rFonts w:asciiTheme="minorHAnsi" w:hAnsiTheme="minorHAnsi" w:cs="Calibri"/>
          <w:sz w:val="18"/>
          <w:szCs w:val="18"/>
          <w:lang w:val="en-US"/>
        </w:rPr>
        <w:t>n</w:t>
      </w:r>
      <w:r w:rsidR="009F5798" w:rsidRPr="00421CB6">
        <w:rPr>
          <w:rFonts w:asciiTheme="minorHAnsi" w:hAnsiTheme="minorHAnsi" w:cs="Calibri"/>
          <w:sz w:val="18"/>
          <w:szCs w:val="18"/>
          <w:lang w:val="en-US"/>
        </w:rPr>
        <w:t xml:space="preserve"> Statistics of the </w:t>
      </w:r>
      <w:r w:rsidR="00CD7DD6" w:rsidRPr="00421CB6">
        <w:rPr>
          <w:rFonts w:asciiTheme="minorHAnsi" w:hAnsiTheme="minorHAnsi" w:cs="Calibri"/>
          <w:sz w:val="18"/>
          <w:szCs w:val="18"/>
          <w:lang w:val="en-US"/>
        </w:rPr>
        <w:t xml:space="preserve">Ministry of National economy of the </w:t>
      </w:r>
      <w:r w:rsidR="009F5798" w:rsidRPr="00421CB6">
        <w:rPr>
          <w:rFonts w:asciiTheme="minorHAnsi" w:hAnsiTheme="minorHAnsi" w:cs="Calibri"/>
          <w:sz w:val="18"/>
          <w:szCs w:val="18"/>
          <w:lang w:val="en-US"/>
        </w:rPr>
        <w:t>Republic of Kazakhstan should be necessarily mentioned when statistical information i</w:t>
      </w:r>
      <w:r w:rsidR="00486D26" w:rsidRPr="00421CB6">
        <w:rPr>
          <w:rFonts w:asciiTheme="minorHAnsi" w:hAnsiTheme="minorHAnsi" w:cs="Calibri"/>
          <w:sz w:val="18"/>
          <w:szCs w:val="18"/>
          <w:lang w:val="en-US"/>
        </w:rPr>
        <w:t>s used in publications (issues)</w:t>
      </w:r>
      <w:r w:rsidR="00825C36" w:rsidRPr="00421CB6">
        <w:rPr>
          <w:rFonts w:asciiTheme="minorHAnsi" w:hAnsiTheme="minorHAnsi" w:cs="Calibri"/>
          <w:sz w:val="18"/>
          <w:szCs w:val="18"/>
          <w:lang w:val="en-US"/>
        </w:rPr>
        <w:t>.</w:t>
      </w: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421CB6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421CB6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421CB6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421CB6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421CB6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421CB6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421CB6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421CB6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421CB6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421CB6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421CB6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421CB6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421CB6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421CB6" w:rsidRDefault="00000CFA" w:rsidP="00AD10E3">
      <w:pPr>
        <w:jc w:val="left"/>
        <w:rPr>
          <w:rFonts w:asciiTheme="minorHAnsi" w:hAnsiTheme="minorHAnsi" w:cs="Calibri"/>
          <w:b/>
          <w:lang w:val="en-US"/>
        </w:rPr>
      </w:pPr>
      <w:r w:rsidRPr="00421CB6">
        <w:rPr>
          <w:rFonts w:asciiTheme="minorHAnsi" w:hAnsiTheme="minorHAnsi" w:cs="Calibri"/>
          <w:b/>
          <w:lang w:val="en-US"/>
        </w:rPr>
        <w:t>January</w:t>
      </w:r>
      <w:r w:rsidR="00555926" w:rsidRPr="00421CB6">
        <w:rPr>
          <w:rFonts w:asciiTheme="minorHAnsi" w:hAnsiTheme="minorHAnsi" w:cs="Calibri"/>
          <w:b/>
          <w:lang w:val="kk-KZ"/>
        </w:rPr>
        <w:t>-</w:t>
      </w:r>
      <w:proofErr w:type="gramStart"/>
      <w:r w:rsidR="005459F2" w:rsidRPr="00421CB6">
        <w:rPr>
          <w:rFonts w:asciiTheme="minorHAnsi" w:hAnsiTheme="minorHAnsi" w:cs="Calibri"/>
          <w:b/>
          <w:lang w:val="en-US"/>
        </w:rPr>
        <w:t>September</w:t>
      </w:r>
      <w:r w:rsidR="00393DF7" w:rsidRPr="00421CB6">
        <w:rPr>
          <w:rFonts w:asciiTheme="minorHAnsi" w:hAnsiTheme="minorHAnsi" w:cs="Calibri"/>
          <w:b/>
          <w:lang w:val="en-US"/>
        </w:rPr>
        <w:t xml:space="preserve"> </w:t>
      </w:r>
      <w:r w:rsidR="000F02A7" w:rsidRPr="00421CB6">
        <w:rPr>
          <w:rFonts w:asciiTheme="minorHAnsi" w:hAnsiTheme="minorHAnsi" w:cs="Calibri"/>
          <w:b/>
          <w:lang w:val="en-US"/>
        </w:rPr>
        <w:t xml:space="preserve"> </w:t>
      </w:r>
      <w:r w:rsidR="00C151E4" w:rsidRPr="00421CB6">
        <w:rPr>
          <w:rFonts w:asciiTheme="minorHAnsi" w:hAnsiTheme="minorHAnsi" w:cs="Calibri"/>
          <w:b/>
          <w:lang w:val="en-US"/>
        </w:rPr>
        <w:t>20</w:t>
      </w:r>
      <w:r w:rsidRPr="00421CB6">
        <w:rPr>
          <w:rFonts w:asciiTheme="minorHAnsi" w:hAnsiTheme="minorHAnsi" w:cs="Calibri"/>
          <w:b/>
          <w:lang w:val="en-US"/>
        </w:rPr>
        <w:t>20</w:t>
      </w:r>
      <w:proofErr w:type="gramEnd"/>
    </w:p>
    <w:p w:rsidR="009F1395" w:rsidRPr="00421CB6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421CB6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421CB6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421CB6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421CB6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421CB6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421CB6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421CB6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421CB6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421CB6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421CB6">
        <w:rPr>
          <w:rFonts w:asciiTheme="minorHAnsi" w:hAnsiTheme="minorHAnsi" w:cs="Calibri"/>
          <w:b/>
          <w:sz w:val="16"/>
          <w:szCs w:val="16"/>
          <w:lang w:val="en-US"/>
        </w:rPr>
        <w:t>2020</w:t>
      </w:r>
    </w:p>
    <w:p w:rsidR="009C5E00" w:rsidRPr="00421CB6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421CB6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421CB6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421CB6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2F4EB6" w:rsidRPr="00421CB6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421CB6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917136" w:rsidRPr="00421CB6">
        <w:rPr>
          <w:rFonts w:asciiTheme="minorHAnsi" w:hAnsiTheme="minorHAnsi" w:cs="Calibri"/>
          <w:b/>
          <w:sz w:val="18"/>
          <w:szCs w:val="18"/>
          <w:lang w:val="en-US"/>
        </w:rPr>
        <w:t>September</w:t>
      </w:r>
      <w:r w:rsidR="00760812" w:rsidRPr="00421CB6">
        <w:rPr>
          <w:rFonts w:asciiTheme="minorHAnsi" w:hAnsiTheme="minorHAnsi" w:cs="Calibri"/>
          <w:b/>
          <w:sz w:val="18"/>
          <w:szCs w:val="18"/>
          <w:lang w:val="en-US"/>
        </w:rPr>
        <w:t xml:space="preserve"> 2020</w:t>
      </w:r>
      <w:r w:rsidR="00D1382B" w:rsidRPr="00421CB6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421CB6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9C5E00" w:rsidRPr="00421CB6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421CB6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421CB6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421CB6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421CB6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3902F7" w:rsidRPr="00421CB6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917136" w:rsidRPr="00421CB6">
        <w:rPr>
          <w:rFonts w:asciiTheme="minorHAnsi" w:hAnsiTheme="minorHAnsi" w:cs="Calibri"/>
          <w:color w:val="auto"/>
          <w:sz w:val="18"/>
          <w:szCs w:val="18"/>
          <w:lang w:val="en-US"/>
        </w:rPr>
        <w:t>September</w:t>
      </w:r>
      <w:r w:rsidR="00555926" w:rsidRPr="00421CB6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2020</w:t>
      </w:r>
      <w:r w:rsidR="00760812" w:rsidRPr="00421CB6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421CB6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421CB6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421CB6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421CB6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421CB6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421CB6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421CB6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421CB6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421CB6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street</w:t>
      </w:r>
      <w:proofErr w:type="gramEnd"/>
    </w:p>
    <w:p w:rsidR="00C151E4" w:rsidRPr="00421CB6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151E4" w:rsidRPr="00421CB6" w:rsidRDefault="00435DDD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>Ministry of National e</w:t>
      </w:r>
      <w:r w:rsidR="00C151E4"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>conomy of the Republic of Kazakhstan</w:t>
      </w:r>
    </w:p>
    <w:p w:rsidR="008173EE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color w:val="auto"/>
          <w:sz w:val="18"/>
          <w:szCs w:val="18"/>
          <w:lang w:val="en-US"/>
        </w:rPr>
        <w:t>Committee</w:t>
      </w:r>
      <w:r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o</w:t>
      </w:r>
      <w:r w:rsidR="003A350F" w:rsidRPr="00421CB6">
        <w:rPr>
          <w:rFonts w:asciiTheme="minorHAnsi" w:hAnsiTheme="minorHAnsi" w:cs="Calibri"/>
          <w:color w:val="auto"/>
          <w:spacing w:val="6"/>
          <w:sz w:val="18"/>
          <w:szCs w:val="18"/>
          <w:lang w:val="en-US"/>
        </w:rPr>
        <w:t>n</w:t>
      </w:r>
      <w:r w:rsidR="003A350F"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Statistics</w:t>
      </w:r>
    </w:p>
    <w:p w:rsidR="003A350F" w:rsidRPr="00421CB6" w:rsidRDefault="003A350F" w:rsidP="003A350F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B9659D" w:rsidRPr="00421CB6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E-mail: </w:t>
      </w:r>
      <w:r w:rsidR="00D06D65"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>e.stat@economy.gov.kz</w:t>
      </w:r>
    </w:p>
    <w:p w:rsidR="009C5E00" w:rsidRPr="00421CB6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421CB6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21CB6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21CB6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21CB6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21CB6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421CB6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421CB6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421CB6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421CB6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421CB6">
        <w:rPr>
          <w:rFonts w:asciiTheme="minorHAnsi" w:hAnsiTheme="minorHAnsi" w:cs="Calibri"/>
          <w:spacing w:val="9"/>
          <w:sz w:val="18"/>
          <w:szCs w:val="18"/>
          <w:lang w:val="en-GB"/>
        </w:rPr>
        <w:t>it</w:t>
      </w:r>
      <w:proofErr w:type="gramEnd"/>
      <w:r w:rsidR="00C96EDA" w:rsidRPr="00421CB6">
        <w:rPr>
          <w:rFonts w:asciiTheme="minorHAnsi" w:hAnsiTheme="minorHAnsi" w:cs="Calibri"/>
          <w:spacing w:val="9"/>
          <w:sz w:val="18"/>
          <w:szCs w:val="18"/>
          <w:lang w:val="en-GB"/>
        </w:rPr>
        <w:t xml:space="preserve"> is abse</w:t>
      </w:r>
      <w:r w:rsidR="00034C29" w:rsidRPr="00421CB6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421CB6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421CB6">
        <w:rPr>
          <w:rFonts w:asciiTheme="minorHAnsi" w:hAnsiTheme="minorHAnsi" w:cs="Calibri"/>
          <w:spacing w:val="5"/>
          <w:sz w:val="18"/>
          <w:szCs w:val="18"/>
          <w:lang w:val="en-GB"/>
        </w:rPr>
        <w:t>0</w:t>
      </w:r>
      <w:proofErr w:type="gramStart"/>
      <w:r w:rsidRPr="00421CB6">
        <w:rPr>
          <w:rFonts w:asciiTheme="minorHAnsi" w:hAnsiTheme="minorHAnsi" w:cs="Calibri"/>
          <w:spacing w:val="5"/>
          <w:sz w:val="18"/>
          <w:szCs w:val="18"/>
          <w:lang w:val="en-GB"/>
        </w:rPr>
        <w:t>,0</w:t>
      </w:r>
      <w:proofErr w:type="gramEnd"/>
      <w:r w:rsidRPr="00421CB6">
        <w:rPr>
          <w:rFonts w:asciiTheme="minorHAnsi" w:hAnsiTheme="minorHAnsi" w:cs="Calibri"/>
          <w:spacing w:val="5"/>
          <w:sz w:val="18"/>
          <w:szCs w:val="18"/>
          <w:lang w:val="en-GB"/>
        </w:rPr>
        <w:t xml:space="preserve"> – a small quantity</w:t>
      </w:r>
    </w:p>
    <w:p w:rsidR="004C24BB" w:rsidRPr="00421CB6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x – </w:t>
      </w:r>
      <w:proofErr w:type="gramStart"/>
      <w:r w:rsidRPr="00421CB6">
        <w:rPr>
          <w:rFonts w:asciiTheme="minorHAnsi" w:hAnsiTheme="minorHAnsi" w:cs="Calibri"/>
          <w:spacing w:val="5"/>
          <w:sz w:val="18"/>
          <w:szCs w:val="18"/>
          <w:lang w:val="en-US"/>
        </w:rPr>
        <w:t>data</w:t>
      </w:r>
      <w:proofErr w:type="gramEnd"/>
      <w:r w:rsidRPr="00421CB6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 are confedential</w:t>
      </w:r>
    </w:p>
    <w:p w:rsidR="009C5E00" w:rsidRPr="00421CB6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421CB6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</w:t>
      </w:r>
      <w:proofErr w:type="gramStart"/>
      <w:r w:rsidRPr="00421CB6">
        <w:rPr>
          <w:rFonts w:asciiTheme="minorHAnsi" w:hAnsiTheme="minorHAnsi" w:cs="Calibri"/>
          <w:spacing w:val="6"/>
          <w:sz w:val="18"/>
          <w:szCs w:val="18"/>
          <w:lang w:val="en-GB"/>
        </w:rPr>
        <w:t>data</w:t>
      </w:r>
      <w:proofErr w:type="gramEnd"/>
      <w:r w:rsidRPr="00421CB6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 are </w:t>
      </w:r>
      <w:r w:rsidR="00034C29" w:rsidRPr="00421CB6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421CB6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421CB6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421CB6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421CB6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421CB6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421CB6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421CB6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21CB6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21CB6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21CB6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21CB6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421CB6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421CB6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421CB6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kk-KZ"/>
        </w:rPr>
      </w:pPr>
    </w:p>
    <w:p w:rsidR="00041818" w:rsidRPr="00421CB6" w:rsidRDefault="00041818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kk-KZ"/>
        </w:rPr>
      </w:pPr>
    </w:p>
    <w:p w:rsidR="00041818" w:rsidRPr="00421CB6" w:rsidRDefault="00041818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kk-KZ"/>
        </w:rPr>
      </w:pPr>
    </w:p>
    <w:p w:rsidR="00AE461C" w:rsidRPr="00421CB6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421CB6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421CB6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421CB6" w:rsidRDefault="00A004CA" w:rsidP="00391CD6">
      <w:pPr>
        <w:pStyle w:val="Abz1Eng"/>
        <w:jc w:val="right"/>
        <w:rPr>
          <w:rFonts w:asciiTheme="minorHAnsi" w:hAnsiTheme="minorHAnsi" w:cs="Calibri"/>
          <w:sz w:val="14"/>
          <w:szCs w:val="14"/>
        </w:rPr>
      </w:pPr>
      <w:r w:rsidRPr="00421CB6">
        <w:rPr>
          <w:rFonts w:asciiTheme="minorHAnsi" w:hAnsiTheme="minorHAnsi" w:cs="Calibri"/>
          <w:i/>
          <w:sz w:val="14"/>
          <w:szCs w:val="14"/>
        </w:rPr>
        <w:t xml:space="preserve">© </w:t>
      </w:r>
      <w:r w:rsidR="009240F0" w:rsidRPr="00421CB6">
        <w:rPr>
          <w:rFonts w:asciiTheme="minorHAnsi" w:hAnsiTheme="minorHAnsi" w:cs="Calibri"/>
          <w:i/>
          <w:sz w:val="14"/>
          <w:szCs w:val="14"/>
        </w:rPr>
        <w:t xml:space="preserve">Ministry of National economy of the Republic of Kazakhstan </w:t>
      </w:r>
      <w:r w:rsidRPr="00421CB6">
        <w:rPr>
          <w:rFonts w:asciiTheme="minorHAnsi" w:hAnsiTheme="minorHAnsi" w:cs="Calibri"/>
          <w:i/>
          <w:sz w:val="14"/>
          <w:szCs w:val="14"/>
        </w:rPr>
        <w:t>Committee on</w:t>
      </w:r>
      <w:r w:rsidR="000206DD" w:rsidRPr="00421CB6">
        <w:rPr>
          <w:rFonts w:asciiTheme="minorHAnsi" w:hAnsiTheme="minorHAnsi" w:cs="Calibri"/>
          <w:i/>
          <w:sz w:val="14"/>
          <w:szCs w:val="14"/>
        </w:rPr>
        <w:t xml:space="preserve"> Statistics</w:t>
      </w:r>
    </w:p>
    <w:p w:rsidR="009C5E00" w:rsidRPr="00421CB6" w:rsidRDefault="009C5E00" w:rsidP="00391CD6">
      <w:pPr>
        <w:pageBreakBefore/>
        <w:jc w:val="center"/>
        <w:rPr>
          <w:rFonts w:asciiTheme="minorHAnsi" w:hAnsiTheme="minorHAnsi" w:cs="Calibri"/>
          <w:b/>
          <w:lang w:val="en-US"/>
        </w:rPr>
      </w:pPr>
      <w:r w:rsidRPr="00421CB6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D90EF7" w:rsidRPr="00421CB6" w:rsidTr="00352118">
        <w:tc>
          <w:tcPr>
            <w:tcW w:w="9639" w:type="dxa"/>
            <w:shd w:val="clear" w:color="auto" w:fill="auto"/>
          </w:tcPr>
          <w:p w:rsidR="009C5E00" w:rsidRPr="00421CB6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D90EF7" w:rsidRPr="00421CB6" w:rsidTr="00352118">
        <w:tc>
          <w:tcPr>
            <w:tcW w:w="9639" w:type="dxa"/>
            <w:shd w:val="clear" w:color="auto" w:fill="auto"/>
          </w:tcPr>
          <w:p w:rsidR="009C5E00" w:rsidRPr="00421CB6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lang w:val="en-US"/>
              </w:rPr>
              <w:t>Labor and e</w:t>
            </w:r>
            <w:r w:rsidR="00760812" w:rsidRPr="00421CB6">
              <w:rPr>
                <w:rFonts w:asciiTheme="minorHAnsi" w:hAnsiTheme="minorHAnsi"/>
              </w:rPr>
              <w:t>mployment statistics</w:t>
            </w:r>
            <w:r w:rsidR="00760812"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Fonts w:asciiTheme="minorHAnsi" w:hAnsiTheme="minorHAnsi"/>
              </w:rPr>
              <w:t>Prices 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lang w:val="en-US"/>
              </w:rPr>
              <w:t>Gross domestic product</w:t>
            </w:r>
            <w:r w:rsidRPr="00421CB6">
              <w:rPr>
                <w:rFonts w:asciiTheme="minorHAnsi" w:hAnsiTheme="minorHAnsi"/>
                <w:lang w:val="kk-KZ"/>
              </w:rPr>
              <w:t xml:space="preserve"> </w:t>
            </w:r>
            <w:r w:rsidRPr="00421CB6">
              <w:rPr>
                <w:rFonts w:asciiTheme="minorHAnsi" w:hAnsiTheme="minorHAnsi"/>
                <w:lang w:val="en-US"/>
              </w:rPr>
              <w:t>by method of production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421CB6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421CB6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421CB6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421CB6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421CB6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421CB6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Fonts w:asciiTheme="minorHAnsi" w:hAnsiTheme="minorHAnsi"/>
              </w:rPr>
              <w:t>Domestic trade</w:t>
            </w:r>
            <w:r w:rsidRPr="00421CB6">
              <w:rPr>
                <w:rFonts w:asciiTheme="minorHAnsi" w:hAnsiTheme="minorHAnsi"/>
                <w:lang w:val="en-US"/>
              </w:rPr>
              <w:t xml:space="preserve"> 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CD5B3E" w:rsidRPr="00421CB6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lang w:val="en-US"/>
              </w:rPr>
              <w:t>Foreign and</w:t>
            </w:r>
            <w:r w:rsidRPr="00421CB6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421CB6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421CB6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421CB6">
              <w:rPr>
                <w:rFonts w:asciiTheme="minorHAnsi" w:hAnsiTheme="minorHAnsi"/>
                <w:lang w:val="en-US"/>
              </w:rPr>
              <w:t>trade statistics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D90EF7" w:rsidRPr="00421CB6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421CB6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421CB6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421CB6">
              <w:rPr>
                <w:rFonts w:asciiTheme="minorHAnsi" w:hAnsiTheme="minorHAnsi"/>
                <w:lang w:val="en-US"/>
              </w:rPr>
              <w:t>, hunting</w:t>
            </w:r>
            <w:r w:rsidRPr="00421CB6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AF64B2" w:rsidRPr="00421CB6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421CB6">
              <w:rPr>
                <w:rFonts w:asciiTheme="minorHAnsi" w:hAnsiTheme="minorHAnsi"/>
              </w:rPr>
              <w:t>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AF64B2" w:rsidRPr="00421CB6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CD5B3E" w:rsidRPr="00421CB6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421CB6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421CB6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21CB6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421CB6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421CB6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421CB6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</w:t>
            </w:r>
            <w:r w:rsidR="00CD5B3E" w:rsidRPr="00421CB6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21CB6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421CB6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421CB6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21CB6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421CB6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421CB6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421CB6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421CB6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21CB6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421CB6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421CB6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421CB6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421CB6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21CB6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lang w:val="en-US"/>
              </w:rPr>
              <w:t>Labor and e</w:t>
            </w:r>
            <w:r w:rsidRPr="00421CB6">
              <w:rPr>
                <w:rFonts w:asciiTheme="minorHAnsi" w:hAnsiTheme="minorHAnsi"/>
              </w:rPr>
              <w:t>mployment 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421CB6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421CB6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21CB6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Fonts w:asciiTheme="minorHAnsi" w:hAnsiTheme="minorHAnsi"/>
              </w:rPr>
              <w:t>Prices 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421CB6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21CB6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421CB6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421CB6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421CB6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421CB6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421CB6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421CB6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21CB6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421CB6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D90EF7" w:rsidRPr="00421CB6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21CB6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Fonts w:asciiTheme="minorHAnsi" w:hAnsiTheme="minorHAnsi"/>
              </w:rPr>
              <w:t>Domestic trade</w:t>
            </w:r>
            <w:r w:rsidRPr="00421CB6">
              <w:rPr>
                <w:rFonts w:asciiTheme="minorHAnsi" w:hAnsiTheme="minorHAnsi"/>
                <w:lang w:val="en-US"/>
              </w:rPr>
              <w:t xml:space="preserve"> </w:t>
            </w:r>
            <w:r w:rsidRPr="00421CB6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421CB6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421CB6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D90EF7" w:rsidRPr="00421CB6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21CB6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421CB6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D90EF7" w:rsidRPr="00421CB6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421CB6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421CB6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421CB6">
              <w:rPr>
                <w:rFonts w:asciiTheme="minorHAnsi" w:hAnsiTheme="minorHAnsi"/>
              </w:rPr>
              <w:t>statistics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421CB6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421CB6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421CB6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421CB6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421CB6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421CB6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421CB6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421CB6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421CB6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421CB6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421CB6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421CB6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421CB6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421CB6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421CB6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21CB6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421CB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421CB6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421CB6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421CB6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D90EF7" w:rsidRPr="00421CB6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421CB6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21CB6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421CB6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421CB6">
              <w:rPr>
                <w:rFonts w:asciiTheme="minorHAnsi" w:hAnsiTheme="minorHAnsi" w:cs="Calibri"/>
                <w:szCs w:val="16"/>
              </w:rPr>
              <w:t>2</w:t>
            </w:r>
            <w:r w:rsidR="00A538EB" w:rsidRPr="00421CB6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410391" w:rsidRPr="00A06D65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A06D65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213CDA" w:rsidRPr="009A6B63" w:rsidRDefault="00213CDA" w:rsidP="00213CDA">
      <w:pPr>
        <w:pStyle w:val="a9"/>
        <w:jc w:val="right"/>
        <w:rPr>
          <w:rFonts w:ascii="Calibri" w:hAnsi="Calibri" w:cs="Arial"/>
          <w:color w:val="000000"/>
          <w:sz w:val="14"/>
          <w:szCs w:val="14"/>
          <w:lang w:val="kk-KZ"/>
        </w:rPr>
      </w:pPr>
      <w:r w:rsidRPr="009A6B63">
        <w:rPr>
          <w:rFonts w:ascii="Calibri" w:hAnsi="Calibri" w:cs="Arial"/>
          <w:color w:val="000000"/>
          <w:sz w:val="14"/>
          <w:szCs w:val="14"/>
          <w:lang w:val="en-US"/>
        </w:rPr>
        <w:t>August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213CDA" w:rsidRPr="009A6B63" w:rsidTr="005623A7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January-August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January-August 2020 to January-August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 2020 to August 2019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August 2020 to July 2020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</w:tr>
      <w:tr w:rsidR="00213CDA" w:rsidRPr="009A6B63" w:rsidTr="005623A7">
        <w:tc>
          <w:tcPr>
            <w:tcW w:w="1694" w:type="pct"/>
            <w:tcBorders>
              <w:top w:val="single" w:sz="4" w:space="0" w:color="auto"/>
            </w:tcBorders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18 784 972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273 434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37 929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99,2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110 981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17 835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124,0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</w:t>
            </w: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 xml:space="preserve">1,7 </w:t>
            </w:r>
            <w:r w:rsidRPr="009A6B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time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63,3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8 492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 xml:space="preserve"> 844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114,4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143,5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17 752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3 479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62,9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105,6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3 658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363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72,6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67,9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397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126,5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2 151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198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91,3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61,5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114,4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113 605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13 256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65,3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highlight w:val="yellow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107,2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91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64,1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Nominal money income (estimation, preliminary data), average per capita,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bCs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883 302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109 660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/>
                <w:sz w:val="14"/>
                <w:szCs w:val="14"/>
                <w:lang w:val="en-US"/>
              </w:rPr>
              <w:t>36 077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/>
                <w:sz w:val="14"/>
                <w:szCs w:val="14"/>
                <w:lang w:val="en-US"/>
              </w:rPr>
              <w:t>107</w:t>
            </w:r>
            <w:r w:rsidRPr="009A6B63">
              <w:rPr>
                <w:rFonts w:ascii="Calibri" w:hAnsi="Calibri"/>
                <w:sz w:val="14"/>
                <w:szCs w:val="14"/>
              </w:rPr>
              <w:t>,</w:t>
            </w:r>
            <w:r w:rsidRPr="009A6B63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</w:tr>
      <w:tr w:rsidR="00213CDA" w:rsidRPr="009A6B63" w:rsidTr="005623A7">
        <w:trPr>
          <w:trHeight w:val="110"/>
        </w:trPr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 xml:space="preserve">Labour and </w:t>
            </w: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109,9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Unemployment rate,% 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Level of the latent unemployment, %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(estimation, 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Average monthly nominal wage of one worker, tenge (preliminary data)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207 090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211 226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101,4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wage index, % (preliminary data)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P</w:t>
            </w: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rices</w:t>
            </w: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100,0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213CDA" w:rsidRPr="009A6B63" w:rsidTr="005623A7">
        <w:trPr>
          <w:trHeight w:val="178"/>
        </w:trPr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export deliveries, %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84,1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84,9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</w:t>
            </w: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8,4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import receipts, %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</w:t>
            </w: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</w:t>
            </w: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</w:t>
            </w: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38 121,2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5 943,1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114,0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Gross domestic product, billion </w:t>
            </w:r>
            <w:proofErr w:type="gramStart"/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tenge</w:t>
            </w:r>
            <w:proofErr w:type="gramEnd"/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 xml:space="preserve">(January-June 2020, </w:t>
            </w:r>
            <w:r w:rsidRPr="009A6B6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reporting data</w:t>
            </w: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,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28 399,6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7 041,2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896,5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87,9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13CDA" w:rsidRPr="009A6B63" w:rsidRDefault="00213CDA" w:rsidP="00213CDA">
            <w:pPr>
              <w:pStyle w:val="a7"/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96,4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6 808,8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1 200</w:t>
            </w: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120,2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55 629,5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6 887,1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88,0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79,9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110,7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31 853,6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3 228,1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84,3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67,9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123,3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23 775,9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3 659,0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93,6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94,7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101,6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16 868,1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2 234,4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104,5</w:t>
            </w:r>
          </w:p>
        </w:tc>
      </w:tr>
      <w:tr w:rsidR="00213CDA" w:rsidRPr="009A6B63" w:rsidTr="005623A7">
        <w:trPr>
          <w:trHeight w:val="304"/>
        </w:trPr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Volume of gross agricultural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, </w:t>
            </w:r>
            <w:r w:rsidRPr="009A6B63">
              <w:rPr>
                <w:rFonts w:ascii="Calibri" w:hAnsi="Calibri" w:cs="Tahoma"/>
                <w:color w:val="000000"/>
                <w:sz w:val="14"/>
                <w:szCs w:val="14"/>
                <w:lang/>
              </w:rPr>
              <w:t>foresty and fisheries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products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(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2 418,9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tabs>
                <w:tab w:val="left" w:pos="1125"/>
              </w:tabs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739,9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174,3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2 375,9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111,2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2 477,6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355,3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376,5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7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109,1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574,2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100,4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Business confidence index in industry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+5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Business confidence index in trade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Business confidence index in construction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23 603,8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100,1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2 922,6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101,3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Deposits in bank system, billion tenge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20 681,2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100,0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lastRenderedPageBreak/>
              <w:t>Deposits of the population, billion tenge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10 020,0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100,4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14 193,0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101,9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12 195,7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102,3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Profitability of enterprises and organizations, %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(on July 1,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10 410,8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Debts under obligations of enterprises and organizations, billion tenge (on July 1, 2020)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54 020,6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</w:tbl>
    <w:p w:rsidR="00213CDA" w:rsidRPr="009A6B63" w:rsidRDefault="00213CDA" w:rsidP="00213CDA">
      <w:pPr>
        <w:pStyle w:val="a9"/>
        <w:jc w:val="right"/>
        <w:rPr>
          <w:rFonts w:ascii="Calibri" w:hAnsi="Calibri" w:cs="Arial"/>
          <w:color w:val="000000"/>
          <w:sz w:val="14"/>
          <w:szCs w:val="14"/>
          <w:lang w:val="kk-KZ"/>
        </w:rPr>
      </w:pPr>
      <w:r w:rsidRPr="009A6B63">
        <w:rPr>
          <w:rFonts w:ascii="Calibri" w:hAnsi="Calibri" w:cs="Arial"/>
          <w:color w:val="000000"/>
          <w:sz w:val="14"/>
          <w:szCs w:val="14"/>
          <w:lang w:val="en-US"/>
        </w:rPr>
        <w:t>September 2020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213CDA" w:rsidRPr="009A6B63" w:rsidTr="005623A7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January-September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January-September 2020 to January-September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 2020 to September 2019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CDA" w:rsidRPr="009A6B63" w:rsidRDefault="00213CDA" w:rsidP="005623A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 2020 to August 2020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,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%</w:t>
            </w:r>
          </w:p>
        </w:tc>
      </w:tr>
      <w:tr w:rsidR="00213CDA" w:rsidRPr="009A6B63" w:rsidTr="005623A7">
        <w:tc>
          <w:tcPr>
            <w:tcW w:w="1694" w:type="pct"/>
            <w:tcBorders>
              <w:top w:val="single" w:sz="4" w:space="0" w:color="auto"/>
            </w:tcBorders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vAlign w:val="bottom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/>
                <w:sz w:val="14"/>
                <w:szCs w:val="14"/>
                <w:lang w:val="en-US"/>
              </w:rPr>
              <w:t>35</w:t>
            </w:r>
            <w:r w:rsidRPr="009A6B63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A6B63">
              <w:rPr>
                <w:rFonts w:ascii="Calibri" w:hAnsi="Calibri"/>
                <w:sz w:val="14"/>
                <w:szCs w:val="14"/>
                <w:lang w:val="en-US"/>
              </w:rPr>
              <w:t>671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/>
                <w:sz w:val="14"/>
                <w:szCs w:val="14"/>
                <w:lang w:val="en-US"/>
              </w:rPr>
              <w:t>98,9</w:t>
            </w:r>
          </w:p>
        </w:tc>
      </w:tr>
      <w:tr w:rsidR="00213CDA" w:rsidRPr="009A6B63" w:rsidTr="005623A7">
        <w:trPr>
          <w:trHeight w:val="110"/>
        </w:trPr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 xml:space="preserve">Labour and </w:t>
            </w: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227,9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104,0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Unemployment rate,% 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Level of the latent unemployment, %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(estimation, 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Average monthly nominal wage of one worker, tenge (estimation)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207 735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212 894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100,8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Real wage index, % (estimation)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P</w:t>
            </w: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rices</w:t>
            </w: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101,6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100,0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213CDA" w:rsidRPr="009A6B63" w:rsidTr="005623A7">
        <w:trPr>
          <w:trHeight w:val="178"/>
        </w:trPr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rPr>
                <w:rFonts w:ascii="Calibri" w:hAnsi="Calibri" w:cs="Arial"/>
                <w:sz w:val="14"/>
                <w:szCs w:val="14"/>
              </w:rPr>
            </w:pPr>
            <w:r w:rsidRPr="009A6B63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45 4551,8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7 430,5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129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8 291,6</w:t>
            </w:r>
          </w:p>
        </w:tc>
        <w:tc>
          <w:tcPr>
            <w:tcW w:w="661" w:type="pct"/>
            <w:shd w:val="clear" w:color="auto" w:fill="auto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1 250,4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95,1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213CDA" w:rsidRPr="009A6B63" w:rsidRDefault="00213CDA" w:rsidP="00213CDA">
            <w:pPr>
              <w:pStyle w:val="a7"/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</w:rPr>
              <w:t>139,5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8 014,8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1 205,9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100,2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83"/>
              <w:rPr>
                <w:rFonts w:ascii="Calibri" w:hAnsi="Calibri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19 087,3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2 219,2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100,3</w:t>
            </w:r>
          </w:p>
        </w:tc>
      </w:tr>
      <w:tr w:rsidR="00213CDA" w:rsidRPr="009A6B63" w:rsidTr="005623A7">
        <w:trPr>
          <w:trHeight w:val="304"/>
        </w:trPr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Volume of gross agricultural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, </w:t>
            </w:r>
            <w:r w:rsidRPr="009A6B63">
              <w:rPr>
                <w:rFonts w:ascii="Calibri" w:hAnsi="Calibri" w:cs="Tahoma"/>
                <w:color w:val="000000"/>
                <w:sz w:val="14"/>
                <w:szCs w:val="14"/>
                <w:lang/>
              </w:rPr>
              <w:t>foresty and fisheries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products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(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4 417,9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1 999,0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tabs>
                <w:tab w:val="left" w:pos="1125"/>
              </w:tabs>
              <w:ind w:left="-28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266,5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3 233,3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857,4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124,2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</w:rPr>
              <w:t>210,7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2 836,1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f0"/>
              <w:ind w:left="-227"/>
              <w:rPr>
                <w:rFonts w:ascii="Calibri" w:hAnsi="Calibri"/>
                <w:sz w:val="14"/>
                <w:szCs w:val="14"/>
              </w:rPr>
            </w:pPr>
            <w:r w:rsidRPr="009A6B63">
              <w:rPr>
                <w:rFonts w:ascii="Calibri" w:hAnsi="Calibri"/>
                <w:sz w:val="14"/>
                <w:szCs w:val="14"/>
              </w:rPr>
              <w:t>358,5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 CYR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 CYR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 w:cs="Calibri"/>
                <w:color w:val="000000"/>
                <w:sz w:val="14"/>
                <w:szCs w:val="14"/>
              </w:rPr>
              <w:t>426,9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7"/>
              <w:ind w:left="-22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 CYR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 CYR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-227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106,6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ind w:left="34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649,7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pStyle w:val="a9"/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101,3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9A6B63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Deposits in bank system, billion tenge 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Deposits of the population, billion tenge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lastRenderedPageBreak/>
              <w:t>(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excluding non-resident account</w:t>
            </w: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lastRenderedPageBreak/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213CDA">
            <w:pPr>
              <w:ind w:left="113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shd w:val="clear" w:color="auto" w:fill="auto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213CDA" w:rsidRPr="009A6B63" w:rsidTr="005623A7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213CDA" w:rsidRPr="009A6B63" w:rsidRDefault="00213CDA" w:rsidP="005623A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9A6B63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3CDA" w:rsidRPr="009A6B63" w:rsidRDefault="00213CDA" w:rsidP="005623A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A6B63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</w:tbl>
    <w:p w:rsidR="00213CDA" w:rsidRPr="009A6B63" w:rsidRDefault="00213CDA" w:rsidP="00213CDA">
      <w:pPr>
        <w:pStyle w:val="afd"/>
        <w:ind w:left="284" w:firstLine="0"/>
        <w:rPr>
          <w:rFonts w:cs="Tahoma"/>
          <w:i/>
          <w:color w:val="000000"/>
          <w:sz w:val="14"/>
          <w:szCs w:val="14"/>
          <w:lang w:val="en-US"/>
        </w:rPr>
      </w:pPr>
      <w:r w:rsidRPr="009A6B63">
        <w:rPr>
          <w:rFonts w:cs="Tahoma"/>
          <w:i/>
          <w:color w:val="000000"/>
          <w:sz w:val="14"/>
          <w:szCs w:val="14"/>
          <w:vertAlign w:val="superscript"/>
          <w:lang w:val="en-US"/>
        </w:rPr>
        <w:t xml:space="preserve">1) </w:t>
      </w:r>
      <w:r w:rsidRPr="009A6B63">
        <w:rPr>
          <w:rFonts w:cs="Tahoma"/>
          <w:i/>
          <w:color w:val="000000"/>
          <w:sz w:val="14"/>
          <w:szCs w:val="14"/>
          <w:lang w:val="en-US"/>
        </w:rPr>
        <w:t>Excluding small enterprises engaged in business activity.</w:t>
      </w:r>
    </w:p>
    <w:p w:rsidR="00213CDA" w:rsidRPr="009A6B63" w:rsidRDefault="00213CDA" w:rsidP="00213CDA">
      <w:pPr>
        <w:pStyle w:val="afd"/>
        <w:ind w:left="284" w:firstLine="0"/>
        <w:rPr>
          <w:i/>
          <w:color w:val="000000"/>
          <w:sz w:val="14"/>
          <w:szCs w:val="14"/>
          <w:lang w:val="en-US"/>
        </w:rPr>
      </w:pPr>
      <w:r w:rsidRPr="009A6B63">
        <w:rPr>
          <w:i/>
          <w:color w:val="000000"/>
          <w:sz w:val="14"/>
          <w:szCs w:val="14"/>
          <w:vertAlign w:val="superscript"/>
          <w:lang w:val="en-US"/>
        </w:rPr>
        <w:t>2)</w:t>
      </w:r>
      <w:r w:rsidRPr="009A6B63">
        <w:rPr>
          <w:i/>
          <w:color w:val="000000"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213CDA" w:rsidRPr="009A6B63" w:rsidRDefault="00213CDA" w:rsidP="00213CDA">
      <w:pPr>
        <w:pStyle w:val="afd"/>
        <w:tabs>
          <w:tab w:val="left" w:pos="7542"/>
        </w:tabs>
        <w:ind w:firstLine="0"/>
        <w:rPr>
          <w:rFonts w:cs="Arial"/>
          <w:i/>
          <w:color w:val="000000"/>
          <w:sz w:val="14"/>
          <w:szCs w:val="14"/>
          <w:lang w:val="en-US"/>
        </w:rPr>
      </w:pPr>
      <w:r w:rsidRPr="009A6B63">
        <w:rPr>
          <w:rFonts w:cs="Arial"/>
          <w:i/>
          <w:color w:val="000000"/>
          <w:sz w:val="14"/>
          <w:szCs w:val="14"/>
          <w:lang w:val="en-US"/>
        </w:rPr>
        <w:t>Note:</w:t>
      </w:r>
    </w:p>
    <w:p w:rsidR="00213CDA" w:rsidRPr="009A6B63" w:rsidRDefault="00213CDA" w:rsidP="00213CDA">
      <w:pPr>
        <w:pStyle w:val="afd"/>
        <w:ind w:firstLine="0"/>
        <w:rPr>
          <w:i/>
          <w:color w:val="000000"/>
          <w:sz w:val="14"/>
          <w:szCs w:val="14"/>
          <w:lang w:val="en-US"/>
        </w:rPr>
      </w:pPr>
      <w:r w:rsidRPr="009A6B63">
        <w:rPr>
          <w:rFonts w:cs="Arial"/>
          <w:i/>
          <w:color w:val="000000"/>
          <w:sz w:val="14"/>
          <w:szCs w:val="14"/>
          <w:lang w:val="en-US"/>
        </w:rPr>
        <w:t>Indicators that were formed late are presented in the previous table.</w:t>
      </w:r>
    </w:p>
    <w:p w:rsidR="00B13B90" w:rsidRPr="00AD56E9" w:rsidRDefault="00B13B90" w:rsidP="00CD74EF">
      <w:pPr>
        <w:pStyle w:val="2"/>
        <w:keepNext w:val="0"/>
        <w:widowControl w:val="0"/>
        <w:spacing w:before="240"/>
        <w:jc w:val="left"/>
        <w:rPr>
          <w:rFonts w:asciiTheme="minorHAnsi" w:hAnsiTheme="minorHAnsi"/>
          <w:sz w:val="20"/>
          <w:lang w:val="en-US"/>
        </w:rPr>
      </w:pPr>
      <w:r w:rsidRPr="00AD56E9">
        <w:rPr>
          <w:rFonts w:asciiTheme="minorHAnsi" w:hAnsiTheme="minorHAnsi"/>
          <w:sz w:val="20"/>
          <w:lang w:val="en-US"/>
        </w:rPr>
        <w:t>Income of the population</w:t>
      </w:r>
    </w:p>
    <w:p w:rsidR="00E628C5" w:rsidRPr="00AD56E9" w:rsidRDefault="00E628C5" w:rsidP="00CD74EF">
      <w:pPr>
        <w:pStyle w:val="First"/>
        <w:spacing w:before="0" w:after="80"/>
        <w:jc w:val="center"/>
        <w:rPr>
          <w:rFonts w:asciiTheme="minorHAnsi" w:hAnsiTheme="minorHAnsi" w:cs="Arial"/>
          <w:b/>
          <w:sz w:val="18"/>
          <w:szCs w:val="18"/>
          <w:lang w:val="kk-KZ"/>
        </w:rPr>
      </w:pPr>
      <w:r w:rsidRPr="00AD56E9">
        <w:rPr>
          <w:rFonts w:asciiTheme="minorHAnsi" w:hAnsiTheme="minorHAnsi" w:cs="Arial"/>
          <w:b/>
          <w:sz w:val="18"/>
          <w:szCs w:val="18"/>
          <w:lang w:val="en-US"/>
        </w:rPr>
        <w:t>Estimation of nominal and real incomes of the population in 20</w:t>
      </w:r>
      <w:r w:rsidRPr="00AD56E9">
        <w:rPr>
          <w:rFonts w:asciiTheme="minorHAnsi" w:hAnsiTheme="minorHAnsi" w:cs="Arial"/>
          <w:b/>
          <w:sz w:val="18"/>
          <w:szCs w:val="18"/>
          <w:lang w:val="kk-KZ"/>
        </w:rPr>
        <w:t>20</w:t>
      </w:r>
      <w:r w:rsidRPr="00AD56E9">
        <w:rPr>
          <w:rFonts w:asciiTheme="minorHAnsi" w:hAnsiTheme="minorHAnsi" w:cs="Arial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C57B52" w:rsidRPr="00213CDA" w:rsidTr="00777BE5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B52" w:rsidRPr="00AD56E9" w:rsidRDefault="00C57B52" w:rsidP="00777BE5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57B52" w:rsidRPr="00AD56E9" w:rsidRDefault="00C57B52" w:rsidP="00777BE5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C57B52" w:rsidRPr="00213CDA" w:rsidTr="00777BE5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B52" w:rsidRPr="00AD56E9" w:rsidRDefault="00C57B52" w:rsidP="00777BE5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2" w:rsidRPr="00AD56E9" w:rsidRDefault="00C57B52" w:rsidP="00777BE5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</w:rPr>
              <w:t>tenge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7B52" w:rsidRPr="00AD56E9" w:rsidRDefault="00C57B52" w:rsidP="00777BE5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as a percentage to corresponding period of 20</w:t>
            </w:r>
            <w:r w:rsidRPr="00AD56E9">
              <w:rPr>
                <w:rFonts w:asciiTheme="minorHAnsi" w:hAnsiTheme="minorHAnsi" w:cs="Courier New"/>
                <w:sz w:val="14"/>
                <w:szCs w:val="14"/>
                <w:lang w:val="kk-KZ"/>
              </w:rPr>
              <w:t>19</w:t>
            </w:r>
          </w:p>
        </w:tc>
      </w:tr>
      <w:tr w:rsidR="00C57B52" w:rsidRPr="00AD56E9" w:rsidTr="00777BE5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B52" w:rsidRPr="00AD56E9" w:rsidRDefault="00C57B52" w:rsidP="00777BE5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2" w:rsidRPr="00AD56E9" w:rsidRDefault="00C57B52" w:rsidP="00777BE5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57B52" w:rsidRPr="00AD56E9" w:rsidRDefault="00C57B52" w:rsidP="00777BE5">
            <w:pPr>
              <w:pStyle w:val="HTML"/>
              <w:shd w:val="clear" w:color="auto" w:fill="FFFFFF"/>
              <w:jc w:val="center"/>
              <w:rPr>
                <w:rFonts w:asciiTheme="minorHAnsi" w:hAnsiTheme="minorHAnsi" w:cs="Courier New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7B52" w:rsidRPr="00AD56E9" w:rsidRDefault="00C57B52" w:rsidP="00777BE5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</w:rPr>
              <w:t>real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AD56E9">
              <w:rPr>
                <w:rFonts w:asciiTheme="minorHAnsi" w:hAnsiTheme="minorHAns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110 366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,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,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110 288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11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10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,1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110 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3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,8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107,0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1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1 482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107,4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100,6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111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344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10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7,4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100,7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</w:t>
            </w: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296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10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6</w:t>
            </w: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,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9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,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4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109 484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103,9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97,0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Courier New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109 660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104,3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97,5</w:t>
            </w:r>
          </w:p>
        </w:tc>
      </w:tr>
      <w:tr w:rsidR="00C57B52" w:rsidRPr="00AD56E9" w:rsidTr="00777BE5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7B52" w:rsidRPr="00AD56E9" w:rsidRDefault="00C57B52" w:rsidP="00777BE5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J</w:t>
            </w:r>
            <w:r w:rsidRPr="00AD56E9">
              <w:rPr>
                <w:rFonts w:asciiTheme="minorHAnsi" w:hAnsiTheme="minorHAnsi" w:cs="Courier New"/>
                <w:sz w:val="14"/>
                <w:szCs w:val="14"/>
              </w:rPr>
              <w:t>anuary-</w:t>
            </w:r>
            <w:r w:rsidRPr="00AD56E9">
              <w:rPr>
                <w:rFonts w:asciiTheme="minorHAnsi" w:hAnsiTheme="minorHAnsi" w:cs="Courier New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883</w:t>
            </w: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302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8,6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7B52" w:rsidRPr="00AD56E9" w:rsidRDefault="00C57B52" w:rsidP="00777BE5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1,9</w:t>
            </w:r>
          </w:p>
        </w:tc>
      </w:tr>
    </w:tbl>
    <w:p w:rsidR="00C57B52" w:rsidRPr="00AD56E9" w:rsidRDefault="00C57B52" w:rsidP="00234944">
      <w:pPr>
        <w:pStyle w:val="a4"/>
        <w:spacing w:before="0"/>
        <w:ind w:left="284" w:hanging="142"/>
        <w:jc w:val="both"/>
        <w:rPr>
          <w:rFonts w:asciiTheme="minorHAnsi" w:hAnsiTheme="minorHAnsi"/>
          <w:sz w:val="14"/>
          <w:szCs w:val="14"/>
          <w:lang w:val="kk-KZ"/>
        </w:rPr>
      </w:pPr>
      <w:r w:rsidRPr="00AD56E9">
        <w:rPr>
          <w:rFonts w:asciiTheme="minorHAnsi" w:hAnsiTheme="minorHAnsi" w:cs="Arial"/>
          <w:sz w:val="14"/>
          <w:szCs w:val="14"/>
          <w:lang w:val="en-US"/>
        </w:rPr>
        <w:t xml:space="preserve">* 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C57B52" w:rsidRPr="00AD56E9" w:rsidRDefault="00C57B52" w:rsidP="00234944">
      <w:pPr>
        <w:autoSpaceDE w:val="0"/>
        <w:autoSpaceDN w:val="0"/>
        <w:adjustRightInd w:val="0"/>
        <w:ind w:left="-57" w:firstLine="284"/>
        <w:rPr>
          <w:rFonts w:asciiTheme="minorHAnsi" w:hAnsiTheme="minorHAnsi"/>
          <w:i/>
          <w:sz w:val="14"/>
          <w:szCs w:val="14"/>
          <w:lang w:val="en-US"/>
        </w:rPr>
      </w:pPr>
      <w:r w:rsidRPr="00AD56E9">
        <w:rPr>
          <w:rFonts w:asciiTheme="minorHAnsi" w:hAnsiTheme="minorHAnsi"/>
          <w:i/>
          <w:sz w:val="14"/>
          <w:szCs w:val="14"/>
          <w:lang w:val="en-US"/>
        </w:rPr>
        <w:t xml:space="preserve"> The data will be recalculated due to refinement of data resources (publication date </w:t>
      </w:r>
      <w:r w:rsidRPr="00AD56E9">
        <w:rPr>
          <w:rFonts w:asciiTheme="minorHAnsi" w:hAnsiTheme="minorHAnsi"/>
          <w:i/>
          <w:sz w:val="14"/>
          <w:szCs w:val="14"/>
          <w:lang w:val="kk-KZ"/>
        </w:rPr>
        <w:t>28</w:t>
      </w:r>
      <w:r w:rsidRPr="00AD56E9">
        <w:rPr>
          <w:rFonts w:asciiTheme="minorHAnsi" w:hAnsiTheme="minorHAnsi"/>
          <w:i/>
          <w:sz w:val="14"/>
          <w:szCs w:val="14"/>
          <w:lang w:val="en-US"/>
        </w:rPr>
        <w:t>.</w:t>
      </w:r>
      <w:r w:rsidRPr="00AD56E9">
        <w:rPr>
          <w:rFonts w:asciiTheme="minorHAnsi" w:hAnsiTheme="minorHAnsi"/>
          <w:i/>
          <w:sz w:val="14"/>
          <w:szCs w:val="14"/>
          <w:lang w:val="kk-KZ"/>
        </w:rPr>
        <w:t>12</w:t>
      </w:r>
      <w:r w:rsidRPr="00AD56E9">
        <w:rPr>
          <w:rFonts w:asciiTheme="minorHAnsi" w:hAnsiTheme="minorHAnsi"/>
          <w:i/>
          <w:sz w:val="14"/>
          <w:szCs w:val="14"/>
          <w:lang w:val="en-US"/>
        </w:rPr>
        <w:t>.20</w:t>
      </w:r>
      <w:r w:rsidRPr="00AD56E9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AD56E9">
        <w:rPr>
          <w:rFonts w:asciiTheme="minorHAnsi" w:hAnsiTheme="minorHAnsi"/>
          <w:i/>
          <w:sz w:val="14"/>
          <w:szCs w:val="14"/>
          <w:lang w:val="en-US"/>
        </w:rPr>
        <w:t>).</w:t>
      </w:r>
    </w:p>
    <w:p w:rsidR="007D7689" w:rsidRPr="00AD56E9" w:rsidRDefault="00E67333" w:rsidP="00D66359">
      <w:pPr>
        <w:pStyle w:val="21"/>
        <w:keepNext w:val="0"/>
        <w:widowControl w:val="0"/>
        <w:spacing w:after="0"/>
        <w:rPr>
          <w:rFonts w:asciiTheme="minorHAnsi" w:hAnsiTheme="minorHAnsi" w:cs="Calibri"/>
          <w:sz w:val="20"/>
          <w:lang w:val="en-US"/>
        </w:rPr>
      </w:pPr>
      <w:r w:rsidRPr="00AD56E9">
        <w:rPr>
          <w:rFonts w:asciiTheme="minorHAnsi" w:hAnsiTheme="minorHAnsi" w:cs="Calibri"/>
          <w:sz w:val="20"/>
          <w:lang w:val="en-US"/>
        </w:rPr>
        <w:t>Labor and e</w:t>
      </w:r>
      <w:r w:rsidR="007D7689" w:rsidRPr="00AD56E9">
        <w:rPr>
          <w:rFonts w:asciiTheme="minorHAnsi" w:hAnsiTheme="minorHAnsi" w:cs="Calibri"/>
          <w:sz w:val="20"/>
          <w:lang w:val="en-US"/>
        </w:rPr>
        <w:t>mployment statistics</w:t>
      </w:r>
    </w:p>
    <w:p w:rsidR="006F35AB" w:rsidRPr="00AD56E9" w:rsidRDefault="006F35AB" w:rsidP="004230E8">
      <w:pPr>
        <w:pStyle w:val="a0"/>
        <w:spacing w:line="480" w:lineRule="auto"/>
        <w:jc w:val="center"/>
        <w:rPr>
          <w:rFonts w:asciiTheme="minorHAnsi" w:hAnsiTheme="minorHAnsi"/>
          <w:b/>
          <w:color w:val="000000"/>
          <w:sz w:val="18"/>
          <w:lang w:val="en-US"/>
        </w:rPr>
      </w:pPr>
      <w:r w:rsidRPr="00AD56E9">
        <w:rPr>
          <w:rFonts w:asciiTheme="minorHAnsi" w:hAnsiTheme="minorHAnsi"/>
          <w:b/>
          <w:color w:val="000000"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6F35AB" w:rsidRPr="00AD56E9" w:rsidTr="00777BE5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Of which</w:t>
            </w:r>
          </w:p>
        </w:tc>
      </w:tr>
      <w:tr w:rsidR="006F35AB" w:rsidRPr="00AD56E9" w:rsidTr="00777BE5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unemployed</w:t>
            </w:r>
          </w:p>
        </w:tc>
      </w:tr>
      <w:tr w:rsidR="006F35AB" w:rsidRPr="00AD56E9" w:rsidTr="00777BE5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5AB" w:rsidRPr="00AD56E9" w:rsidRDefault="006F35AB" w:rsidP="00777BE5">
            <w:pPr>
              <w:pStyle w:val="a7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unemployment rate,</w:t>
            </w:r>
            <w:r w:rsidRPr="00AD56E9">
              <w:rPr>
                <w:rFonts w:asciiTheme="minorHAnsi" w:hAnsiTheme="minorHAnsi"/>
                <w:color w:val="000000"/>
                <w:sz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%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10066" w:type="dxa"/>
            <w:gridSpan w:val="11"/>
          </w:tcPr>
          <w:p w:rsidR="006F35AB" w:rsidRPr="00AD56E9" w:rsidRDefault="006F35AB" w:rsidP="00777BE5">
            <w:pPr>
              <w:pStyle w:val="a9"/>
              <w:jc w:val="center"/>
              <w:rPr>
                <w:rFonts w:asciiTheme="minorHAnsi" w:hAnsiTheme="minorHAnsi"/>
                <w:b/>
                <w:color w:val="000000"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b/>
                <w:color w:val="000000"/>
                <w:sz w:val="14"/>
                <w:lang w:val="en-US"/>
              </w:rPr>
              <w:t>201</w:t>
            </w:r>
            <w:r w:rsidRPr="00AD56E9">
              <w:rPr>
                <w:rFonts w:asciiTheme="minorHAnsi" w:hAnsiTheme="minorHAnsi"/>
                <w:b/>
                <w:sz w:val="14"/>
              </w:rPr>
              <w:t>9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>716,9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>735,7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>744,9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>732,5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8</w:t>
            </w:r>
            <w:r w:rsidRPr="00AD56E9">
              <w:rPr>
                <w:rFonts w:asciiTheme="minorHAnsi" w:hAnsiTheme="minorHAnsi"/>
                <w:color w:val="000000"/>
                <w:sz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441,4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99,9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/>
                <w:color w:val="000000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GB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rPr>
                <w:rFonts w:asciiTheme="minorHAnsi" w:hAnsiTheme="minorHAnsi"/>
                <w:color w:val="000000"/>
                <w:sz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35AB" w:rsidRPr="00AD56E9" w:rsidRDefault="006F35AB" w:rsidP="00777BE5">
            <w:pPr>
              <w:pStyle w:val="a9"/>
              <w:jc w:val="center"/>
              <w:rPr>
                <w:rFonts w:asciiTheme="minorHAnsi" w:hAnsiTheme="minorHAnsi"/>
                <w:b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b/>
                <w:sz w:val="14"/>
              </w:rPr>
              <w:t>2020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777BE5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6F35AB" w:rsidRPr="00AD56E9" w:rsidTr="00777B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6F35AB" w:rsidRPr="00AD56E9" w:rsidRDefault="006F35AB" w:rsidP="00777BE5">
            <w:pPr>
              <w:pStyle w:val="af0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936ACB">
            <w:pPr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9 236,5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936ACB">
            <w:pPr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vAlign w:val="bottom"/>
          </w:tcPr>
          <w:p w:rsidR="006F35AB" w:rsidRPr="00AD56E9" w:rsidRDefault="006F35AB" w:rsidP="00936ACB">
            <w:pPr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8</w:t>
            </w:r>
            <w:r w:rsidRPr="00AD56E9">
              <w:rPr>
                <w:rFonts w:asciiTheme="minorHAnsi" w:hAnsiTheme="minorHAnsi"/>
                <w:color w:val="000000"/>
                <w:sz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</w:rPr>
              <w:t>794,1</w:t>
            </w:r>
          </w:p>
        </w:tc>
        <w:tc>
          <w:tcPr>
            <w:tcW w:w="1276" w:type="dxa"/>
            <w:gridSpan w:val="2"/>
            <w:vAlign w:val="bottom"/>
          </w:tcPr>
          <w:p w:rsidR="006F35AB" w:rsidRPr="00AD56E9" w:rsidRDefault="006F35AB" w:rsidP="00936ACB">
            <w:pPr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6F35AB" w:rsidRPr="00AD56E9" w:rsidRDefault="006F35AB" w:rsidP="00936ACB">
            <w:pPr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442,4</w:t>
            </w:r>
          </w:p>
        </w:tc>
        <w:tc>
          <w:tcPr>
            <w:tcW w:w="1276" w:type="dxa"/>
            <w:vAlign w:val="bottom"/>
          </w:tcPr>
          <w:p w:rsidR="006F35AB" w:rsidRPr="00AD56E9" w:rsidRDefault="006F35AB" w:rsidP="00936ACB">
            <w:pPr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99,9</w:t>
            </w:r>
          </w:p>
        </w:tc>
        <w:tc>
          <w:tcPr>
            <w:tcW w:w="1702" w:type="dxa"/>
            <w:vAlign w:val="bottom"/>
          </w:tcPr>
          <w:p w:rsidR="006F35AB" w:rsidRPr="00AD56E9" w:rsidRDefault="006F35AB" w:rsidP="00936ACB">
            <w:pPr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4,8</w:t>
            </w:r>
          </w:p>
        </w:tc>
      </w:tr>
      <w:tr w:rsidR="006F35AB" w:rsidRPr="00AD56E9" w:rsidTr="00AD5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pStyle w:val="af0"/>
              <w:spacing w:before="100" w:beforeAutospacing="1" w:after="100" w:afterAutospacing="1"/>
              <w:jc w:val="left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spacing w:before="100" w:beforeAutospacing="1" w:after="100" w:afterAutospacing="1"/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9 157,7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spacing w:before="100" w:beforeAutospacing="1" w:after="100" w:afterAutospacing="1"/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99,5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spacing w:before="100" w:beforeAutospacing="1" w:after="100" w:afterAutospacing="1"/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8 703,7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spacing w:before="100" w:beforeAutospacing="1" w:after="100" w:afterAutospacing="1"/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99,3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spacing w:before="100" w:beforeAutospacing="1" w:after="100" w:afterAutospacing="1"/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454,0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spacing w:before="100" w:beforeAutospacing="1" w:after="100" w:afterAutospacing="1"/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102,8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6F35AB" w:rsidRPr="00AD56E9" w:rsidRDefault="006F35AB" w:rsidP="004230E8">
            <w:pPr>
              <w:spacing w:before="100" w:beforeAutospacing="1" w:after="100" w:afterAutospacing="1"/>
              <w:ind w:left="-283"/>
              <w:jc w:val="right"/>
              <w:rPr>
                <w:rFonts w:asciiTheme="minorHAnsi" w:hAnsiTheme="minorHAnsi"/>
                <w:color w:val="000000"/>
                <w:sz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</w:rPr>
              <w:t>5,0</w:t>
            </w:r>
          </w:p>
        </w:tc>
      </w:tr>
    </w:tbl>
    <w:p w:rsidR="00134087" w:rsidRPr="004230E8" w:rsidRDefault="00134087" w:rsidP="002153D1">
      <w:pPr>
        <w:pStyle w:val="ab"/>
        <w:spacing w:before="100" w:beforeAutospacing="1"/>
        <w:ind w:left="644"/>
        <w:rPr>
          <w:rFonts w:asciiTheme="minorHAnsi" w:hAnsiTheme="minorHAnsi"/>
          <w:sz w:val="18"/>
          <w:lang w:val="en-GB"/>
        </w:rPr>
      </w:pPr>
      <w:r w:rsidRPr="004230E8">
        <w:rPr>
          <w:rFonts w:asciiTheme="minorHAnsi" w:hAnsiTheme="minorHAnsi"/>
          <w:sz w:val="18"/>
          <w:lang w:val="en-GB"/>
        </w:rPr>
        <w:t xml:space="preserve">Number of employees in </w:t>
      </w:r>
      <w:proofErr w:type="gramStart"/>
      <w:r w:rsidRPr="004230E8">
        <w:rPr>
          <w:rFonts w:asciiTheme="minorHAnsi" w:hAnsiTheme="minorHAnsi"/>
          <w:sz w:val="18"/>
          <w:lang w:val="en-GB"/>
        </w:rPr>
        <w:t>II  quarter</w:t>
      </w:r>
      <w:proofErr w:type="gramEnd"/>
      <w:r w:rsidRPr="004230E8">
        <w:rPr>
          <w:rFonts w:asciiTheme="minorHAnsi" w:hAnsiTheme="minorHAnsi"/>
          <w:sz w:val="18"/>
          <w:lang w:val="en-GB"/>
        </w:rPr>
        <w:t xml:space="preserve"> of  20</w:t>
      </w:r>
      <w:r w:rsidRPr="004230E8">
        <w:rPr>
          <w:rFonts w:asciiTheme="minorHAnsi" w:hAnsiTheme="minorHAnsi"/>
          <w:sz w:val="18"/>
          <w:lang w:val="kk-KZ"/>
        </w:rPr>
        <w:t>20</w:t>
      </w:r>
    </w:p>
    <w:tbl>
      <w:tblPr>
        <w:tblW w:w="10207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20"/>
        <w:gridCol w:w="1276"/>
        <w:gridCol w:w="2055"/>
        <w:gridCol w:w="2056"/>
      </w:tblGrid>
      <w:tr w:rsidR="00134087" w:rsidRPr="004230E8" w:rsidTr="000560CC">
        <w:trPr>
          <w:cantSplit/>
        </w:trPr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87" w:rsidRPr="004230E8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87" w:rsidRPr="004230E8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087" w:rsidRPr="004230E8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134087" w:rsidRPr="00213CDA" w:rsidTr="000560CC">
        <w:trPr>
          <w:cantSplit/>
          <w:trHeight w:val="293"/>
        </w:trPr>
        <w:tc>
          <w:tcPr>
            <w:tcW w:w="48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87" w:rsidRPr="004230E8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87" w:rsidRPr="004230E8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087" w:rsidRPr="004230E8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the </w:t>
            </w: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to</w:t>
            </w:r>
            <w:r w:rsidR="000560CC" w:rsidRPr="004230E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previous </w:t>
            </w:r>
            <w:r w:rsidRPr="004230E8">
              <w:rPr>
                <w:rFonts w:asciiTheme="minorHAnsi" w:hAnsiTheme="minorHAnsi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4087" w:rsidRPr="004230E8" w:rsidRDefault="0013408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GB"/>
              </w:rPr>
              <w:t>the corresponding quarter of the previous year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  <w:tcBorders>
              <w:top w:val="single" w:sz="4" w:space="0" w:color="auto"/>
            </w:tcBorders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Number of employees*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6 659,2</w:t>
            </w: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of which those engaged in large and medium-sized enterprises by economic activities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2 813,7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Agriculture, forestry and fishery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72,4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Total industry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633,7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97,7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The mining industry and working out of open-cast mines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192,7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97,8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Manufacturing industry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296,8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97,4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lastRenderedPageBreak/>
              <w:t>Electrical supply, giving of gas, steam and air-conditioning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98,4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Water supply; sewer system, the control over gathering and distribution of waste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41,6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95,7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165,9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91,4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Wholesale and retail trade; car and motorcycles repairs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168,7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102,1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Transport and warehousing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228,6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97,3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Residing and catering services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42,2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59,2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116,0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Financial and insurance activity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77,5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98,9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Operations with real estate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15,9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Professional, scientific and technical activity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69,5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95,3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Activity in the field of administrative and auxiliary service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93,4</w:t>
            </w:r>
          </w:p>
        </w:tc>
      </w:tr>
      <w:tr w:rsidR="00134087" w:rsidRPr="004230E8" w:rsidTr="000560CC">
        <w:trPr>
          <w:cantSplit/>
          <w:trHeight w:val="80"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Governance and defence; obligatory social security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237,4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Education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480,4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Health care and social services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391,3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102,7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Art, entertainments and recreation</w:t>
            </w:r>
          </w:p>
        </w:tc>
        <w:tc>
          <w:tcPr>
            <w:tcW w:w="127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47,5</w:t>
            </w:r>
          </w:p>
        </w:tc>
        <w:tc>
          <w:tcPr>
            <w:tcW w:w="2055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2056" w:type="dxa"/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103,8</w:t>
            </w:r>
          </w:p>
        </w:tc>
      </w:tr>
      <w:tr w:rsidR="00134087" w:rsidRPr="004230E8" w:rsidTr="000560CC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:rsidR="00134087" w:rsidRPr="004230E8" w:rsidRDefault="00134087" w:rsidP="000560CC">
            <w:pPr>
              <w:pStyle w:val="a9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Other services provision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7,8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134087" w:rsidRPr="004230E8" w:rsidRDefault="00134087" w:rsidP="000560CC">
            <w:pPr>
              <w:pStyle w:val="a9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4230E8">
              <w:rPr>
                <w:rFonts w:asciiTheme="minorHAnsi" w:hAnsiTheme="minorHAnsi" w:cs="Calibri"/>
                <w:sz w:val="14"/>
                <w:szCs w:val="14"/>
                <w:lang w:val="kk-KZ"/>
              </w:rPr>
              <w:t>137,4</w:t>
            </w:r>
          </w:p>
        </w:tc>
      </w:tr>
    </w:tbl>
    <w:p w:rsidR="00134087" w:rsidRPr="004230E8" w:rsidRDefault="00134087" w:rsidP="00134087">
      <w:pPr>
        <w:pStyle w:val="a9"/>
        <w:rPr>
          <w:rFonts w:asciiTheme="minorHAnsi" w:hAnsiTheme="minorHAnsi" w:cs="Calibri"/>
          <w:i/>
          <w:sz w:val="14"/>
          <w:szCs w:val="14"/>
          <w:lang w:val="kk-KZ"/>
        </w:rPr>
      </w:pPr>
      <w:r w:rsidRPr="004230E8">
        <w:rPr>
          <w:rFonts w:asciiTheme="minorHAnsi" w:hAnsiTheme="minorHAnsi" w:cs="Calibri"/>
          <w:i/>
          <w:sz w:val="14"/>
          <w:szCs w:val="14"/>
          <w:lang w:val="kk-KZ"/>
        </w:rPr>
        <w:t>* Calculated data.</w:t>
      </w:r>
    </w:p>
    <w:p w:rsidR="00EA0970" w:rsidRPr="004230E8" w:rsidRDefault="00EA0970" w:rsidP="00846C64">
      <w:pPr>
        <w:pStyle w:val="ab"/>
        <w:tabs>
          <w:tab w:val="center" w:pos="5032"/>
          <w:tab w:val="left" w:pos="8724"/>
        </w:tabs>
        <w:spacing w:before="0" w:line="360" w:lineRule="auto"/>
        <w:rPr>
          <w:rFonts w:asciiTheme="minorHAnsi" w:hAnsiTheme="minorHAnsi"/>
          <w:sz w:val="18"/>
          <w:szCs w:val="18"/>
          <w:lang w:val="en-US"/>
        </w:rPr>
      </w:pPr>
      <w:r w:rsidRPr="004230E8">
        <w:rPr>
          <w:rFonts w:asciiTheme="minorHAnsi" w:hAnsiTheme="minorHAnsi"/>
          <w:sz w:val="18"/>
          <w:szCs w:val="18"/>
          <w:lang w:val="en-GB"/>
        </w:rPr>
        <w:t xml:space="preserve">Average monthly wage per employee by economic activities </w:t>
      </w:r>
      <w:proofErr w:type="gramStart"/>
      <w:r w:rsidRPr="004230E8">
        <w:rPr>
          <w:rFonts w:asciiTheme="minorHAnsi" w:hAnsiTheme="minorHAnsi"/>
          <w:sz w:val="18"/>
          <w:szCs w:val="18"/>
          <w:lang w:val="en-GB"/>
        </w:rPr>
        <w:t xml:space="preserve">in </w:t>
      </w:r>
      <w:r w:rsidR="002642CE" w:rsidRPr="004230E8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4230E8">
        <w:rPr>
          <w:rFonts w:asciiTheme="minorHAnsi" w:hAnsiTheme="minorHAnsi"/>
          <w:sz w:val="18"/>
          <w:szCs w:val="18"/>
          <w:lang w:val="en-US"/>
        </w:rPr>
        <w:t>II</w:t>
      </w:r>
      <w:proofErr w:type="gramEnd"/>
      <w:r w:rsidRPr="004230E8">
        <w:rPr>
          <w:rFonts w:asciiTheme="minorHAnsi" w:hAnsiTheme="minorHAnsi"/>
          <w:sz w:val="18"/>
          <w:szCs w:val="18"/>
          <w:lang w:val="en-GB"/>
        </w:rPr>
        <w:t xml:space="preserve">  quarter of 20</w:t>
      </w:r>
      <w:r w:rsidRPr="004230E8">
        <w:rPr>
          <w:rFonts w:asciiTheme="minorHAnsi" w:hAnsiTheme="minorHAnsi"/>
          <w:sz w:val="18"/>
          <w:szCs w:val="18"/>
          <w:lang w:val="en-US"/>
        </w:rPr>
        <w:t>20</w:t>
      </w:r>
    </w:p>
    <w:tbl>
      <w:tblPr>
        <w:tblW w:w="10207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992"/>
        <w:gridCol w:w="1346"/>
        <w:gridCol w:w="1347"/>
        <w:gridCol w:w="1347"/>
        <w:gridCol w:w="1347"/>
      </w:tblGrid>
      <w:tr w:rsidR="00EA0970" w:rsidRPr="004230E8" w:rsidTr="000560CC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0" w:rsidRPr="004230E8" w:rsidRDefault="00EA0970" w:rsidP="000560CC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Real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0" w:rsidRPr="004230E8" w:rsidRDefault="00EA0970" w:rsidP="000560CC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  <w:t>as % to</w:t>
            </w:r>
          </w:p>
        </w:tc>
      </w:tr>
      <w:tr w:rsidR="00EA0970" w:rsidRPr="00213CDA" w:rsidTr="000560CC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70" w:rsidRPr="004230E8" w:rsidRDefault="00EA0970" w:rsidP="000560CC">
            <w:pPr>
              <w:pStyle w:val="af0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0970" w:rsidRPr="004230E8" w:rsidRDefault="00EA0970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EA0970" w:rsidRPr="004230E8" w:rsidTr="000560CC">
        <w:trPr>
          <w:cantSplit/>
          <w:trHeight w:val="173"/>
        </w:trPr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EA0970" w:rsidRPr="004230E8" w:rsidRDefault="00EA0970" w:rsidP="00522B86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212 035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522B86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127 276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121,1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112,8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118,5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273 787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110,6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443 397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114,5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218 325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173 760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123 037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98,0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95,9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95,0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248 673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171 869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92,9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90,9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45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93,8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233 613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95,1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195 170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114,2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119,1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273 166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89,5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87,6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386 760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84,4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79,0</w:t>
            </w:r>
          </w:p>
        </w:tc>
      </w:tr>
      <w:tr w:rsidR="00EA0970" w:rsidRPr="004230E8" w:rsidTr="000560CC">
        <w:trPr>
          <w:cantSplit/>
          <w:trHeight w:val="148"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166 285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92,1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326 030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219 049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97,2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179 533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120,2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108,8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184 414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119,3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135,0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126,4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170 734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119,1</w:t>
            </w:r>
          </w:p>
        </w:tc>
      </w:tr>
      <w:tr w:rsidR="00EA0970" w:rsidRPr="004230E8" w:rsidTr="000560CC">
        <w:trPr>
          <w:cantSplit/>
          <w:trHeight w:val="155"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144 769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90,4</w:t>
            </w:r>
          </w:p>
        </w:tc>
      </w:tr>
      <w:tr w:rsidR="00EA0970" w:rsidRPr="004230E8" w:rsidTr="000560CC">
        <w:trPr>
          <w:cantSplit/>
          <w:trHeight w:val="204"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217 105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94,9</w:t>
            </w:r>
          </w:p>
        </w:tc>
      </w:tr>
      <w:tr w:rsidR="00EA0970" w:rsidRPr="00213CDA" w:rsidTr="000560CC">
        <w:trPr>
          <w:cantSplit/>
        </w:trPr>
        <w:tc>
          <w:tcPr>
            <w:tcW w:w="10207" w:type="dxa"/>
            <w:gridSpan w:val="6"/>
            <w:vAlign w:val="center"/>
          </w:tcPr>
          <w:p w:rsidR="00EA0970" w:rsidRPr="004230E8" w:rsidRDefault="00EA0970" w:rsidP="000560CC">
            <w:pPr>
              <w:pStyle w:val="First"/>
              <w:spacing w:before="0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  <w:vAlign w:val="bottom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230 888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105,0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127 137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274 496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110,7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443 926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114,3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218 813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173 210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105,5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123 303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95,8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95,2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249 399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174 403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90,8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93,0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233 868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94,8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195 302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127,9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114,2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119,8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277 700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88,3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94,8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86,4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88,8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398 223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82,7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77,4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176 528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94,5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92,6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339 471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95,1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236 980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188 738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111,6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120,7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109,2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113,0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227 786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122,5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136,7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119,9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128,0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4230E8">
              <w:rPr>
                <w:rFonts w:asciiTheme="minorHAnsi" w:hAnsi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178 625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113,3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129,8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</w:tr>
      <w:tr w:rsidR="00EA0970" w:rsidRPr="004230E8" w:rsidTr="000560CC">
        <w:trPr>
          <w:cantSplit/>
        </w:trPr>
        <w:tc>
          <w:tcPr>
            <w:tcW w:w="3828" w:type="dxa"/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155 354</w:t>
            </w:r>
          </w:p>
        </w:tc>
        <w:tc>
          <w:tcPr>
            <w:tcW w:w="1346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93,5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87,9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  <w:tc>
          <w:tcPr>
            <w:tcW w:w="1347" w:type="dxa"/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82,3</w:t>
            </w:r>
          </w:p>
        </w:tc>
      </w:tr>
      <w:tr w:rsidR="00EA0970" w:rsidRPr="004230E8" w:rsidTr="000560CC">
        <w:trPr>
          <w:cantSplit/>
          <w:trHeight w:val="63"/>
        </w:trPr>
        <w:tc>
          <w:tcPr>
            <w:tcW w:w="3828" w:type="dxa"/>
            <w:tcBorders>
              <w:bottom w:val="single" w:sz="4" w:space="0" w:color="auto"/>
            </w:tcBorders>
          </w:tcPr>
          <w:p w:rsidR="00EA0970" w:rsidRPr="004230E8" w:rsidRDefault="00EA0970" w:rsidP="000560CC">
            <w:pPr>
              <w:pStyle w:val="a6"/>
              <w:spacing w:before="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202 580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87,2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EA0970" w:rsidRPr="004230E8" w:rsidRDefault="00EA0970" w:rsidP="00EA0970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230E8">
              <w:rPr>
                <w:rFonts w:asciiTheme="minorHAnsi" w:hAnsiTheme="minorHAnsi"/>
                <w:sz w:val="14"/>
                <w:szCs w:val="14"/>
              </w:rPr>
              <w:t>81,6</w:t>
            </w:r>
          </w:p>
        </w:tc>
      </w:tr>
    </w:tbl>
    <w:p w:rsidR="00EA0970" w:rsidRPr="004230E8" w:rsidRDefault="00EA0970" w:rsidP="00EA0970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4230E8">
        <w:rPr>
          <w:rFonts w:asciiTheme="minorHAnsi" w:hAnsiTheme="minorHAnsi"/>
          <w:sz w:val="14"/>
          <w:szCs w:val="14"/>
          <w:lang w:val="en-US"/>
        </w:rPr>
        <w:t>*Excluding small enterprises engaged in business activity.</w:t>
      </w:r>
    </w:p>
    <w:p w:rsidR="00A06D65" w:rsidRDefault="00A06D65" w:rsidP="00421CB6">
      <w:pPr>
        <w:pStyle w:val="ab"/>
        <w:widowControl w:val="0"/>
        <w:spacing w:after="0"/>
        <w:jc w:val="left"/>
        <w:rPr>
          <w:rFonts w:asciiTheme="minorHAnsi" w:hAnsiTheme="minorHAnsi" w:cs="Calibri"/>
          <w:sz w:val="20"/>
        </w:rPr>
      </w:pPr>
    </w:p>
    <w:p w:rsidR="004E1446" w:rsidRPr="00AD56E9" w:rsidRDefault="00E70078" w:rsidP="00A06D65">
      <w:pPr>
        <w:pStyle w:val="ab"/>
        <w:widowControl w:val="0"/>
        <w:spacing w:before="240" w:after="0"/>
        <w:jc w:val="left"/>
        <w:rPr>
          <w:rFonts w:asciiTheme="minorHAnsi" w:hAnsiTheme="minorHAnsi" w:cs="Calibri"/>
          <w:sz w:val="20"/>
          <w:lang w:val="en-GB"/>
        </w:rPr>
      </w:pPr>
      <w:r w:rsidRPr="00AD56E9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416044" w:rsidRPr="00AD56E9" w:rsidRDefault="00416044" w:rsidP="000712D0">
      <w:pPr>
        <w:pStyle w:val="ab"/>
        <w:spacing w:before="0"/>
        <w:rPr>
          <w:rFonts w:asciiTheme="minorHAnsi" w:hAnsiTheme="minorHAnsi" w:cs="Arial"/>
          <w:sz w:val="18"/>
          <w:szCs w:val="18"/>
          <w:lang w:val="en-GB"/>
        </w:rPr>
      </w:pPr>
      <w:r w:rsidRPr="00AD56E9">
        <w:rPr>
          <w:rFonts w:asciiTheme="minorHAnsi" w:hAnsiTheme="minorHAnsi" w:cs="Arial"/>
          <w:sz w:val="18"/>
          <w:szCs w:val="18"/>
          <w:lang w:val="en-GB"/>
        </w:rPr>
        <w:t>Price indices by sector of economy</w:t>
      </w:r>
    </w:p>
    <w:p w:rsidR="00FF4190" w:rsidRPr="00AD56E9" w:rsidRDefault="00FF4190" w:rsidP="00FF4190">
      <w:pPr>
        <w:pStyle w:val="a6"/>
        <w:spacing w:before="0" w:after="0"/>
        <w:ind w:right="-8107"/>
        <w:jc w:val="center"/>
        <w:rPr>
          <w:rFonts w:asciiTheme="minorHAnsi" w:hAnsiTheme="minorHAnsi" w:cs="Arial"/>
          <w:color w:val="000000"/>
          <w:sz w:val="14"/>
          <w:szCs w:val="14"/>
          <w:lang w:val="en-US"/>
        </w:rPr>
      </w:pPr>
      <w:proofErr w:type="gramStart"/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>in</w:t>
      </w:r>
      <w:proofErr w:type="gramEnd"/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percent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693"/>
      </w:tblGrid>
      <w:tr w:rsidR="00FF4190" w:rsidRPr="00213CDA" w:rsidTr="00AD56E9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September 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to </w:t>
            </w:r>
          </w:p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August 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September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August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2020 to </w:t>
            </w:r>
          </w:p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August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2019</w:t>
            </w:r>
          </w:p>
        </w:tc>
      </w:tr>
      <w:tr w:rsidR="00FF4190" w:rsidRPr="00AD56E9" w:rsidTr="00AD56E9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info: 201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F4190" w:rsidRPr="00AD56E9" w:rsidRDefault="00FF4190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  <w:lang w:val="kk-KZ"/>
              </w:rPr>
              <w:t>99,7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91,4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113,5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110,3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116,2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FF4190" w:rsidRPr="00AD56E9" w:rsidTr="00AD56E9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FF4190" w:rsidRPr="00AD56E9" w:rsidTr="00AD56E9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4190" w:rsidRPr="00AD56E9" w:rsidRDefault="00FF4190" w:rsidP="00777BE5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4190" w:rsidRPr="00AD56E9" w:rsidRDefault="00FF4190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</w:tbl>
    <w:p w:rsidR="004E1446" w:rsidRPr="00AD56E9" w:rsidRDefault="00D65993" w:rsidP="00AD56E9">
      <w:pPr>
        <w:pStyle w:val="2"/>
        <w:keepNext w:val="0"/>
        <w:widowControl w:val="0"/>
        <w:tabs>
          <w:tab w:val="right" w:pos="10319"/>
        </w:tabs>
        <w:spacing w:before="120"/>
        <w:ind w:left="0" w:firstLine="0"/>
        <w:jc w:val="left"/>
        <w:rPr>
          <w:rFonts w:asciiTheme="minorHAnsi" w:hAnsiTheme="minorHAnsi" w:cs="Calibri"/>
          <w:sz w:val="20"/>
          <w:lang w:val="en-US"/>
        </w:rPr>
      </w:pPr>
      <w:r w:rsidRPr="00AD56E9">
        <w:rPr>
          <w:rFonts w:asciiTheme="minorHAnsi" w:hAnsiTheme="minorHAnsi" w:cs="Calibri"/>
          <w:sz w:val="20"/>
          <w:lang w:val="en-GB"/>
        </w:rPr>
        <w:t>Gross</w:t>
      </w:r>
      <w:r w:rsidRPr="00AD56E9">
        <w:rPr>
          <w:rFonts w:asciiTheme="minorHAnsi" w:hAnsiTheme="minorHAnsi" w:cs="Calibri"/>
          <w:sz w:val="20"/>
          <w:lang w:val="en-US"/>
        </w:rPr>
        <w:t xml:space="preserve"> domestic product</w:t>
      </w:r>
      <w:r w:rsidR="00F970A8" w:rsidRPr="00AD56E9">
        <w:rPr>
          <w:rFonts w:asciiTheme="minorHAnsi" w:hAnsiTheme="minorHAnsi" w:cs="Calibri"/>
          <w:sz w:val="20"/>
          <w:lang w:val="en-US"/>
        </w:rPr>
        <w:t xml:space="preserve"> by method of production</w:t>
      </w:r>
    </w:p>
    <w:p w:rsidR="00592513" w:rsidRPr="00AD56E9" w:rsidRDefault="00592513" w:rsidP="00592513">
      <w:pPr>
        <w:pStyle w:val="ab"/>
        <w:spacing w:before="240" w:after="6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AD56E9">
        <w:rPr>
          <w:rFonts w:asciiTheme="minorHAnsi" w:hAnsiTheme="minorHAnsi" w:cstheme="minorHAnsi"/>
          <w:color w:val="000000"/>
          <w:sz w:val="18"/>
          <w:szCs w:val="18"/>
          <w:lang w:val="en-US"/>
        </w:rPr>
        <w:t>GDP production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559"/>
        <w:gridCol w:w="1276"/>
        <w:gridCol w:w="1275"/>
        <w:gridCol w:w="1985"/>
      </w:tblGrid>
      <w:tr w:rsidR="00592513" w:rsidRPr="00AD56E9" w:rsidTr="00BB0D0A">
        <w:trPr>
          <w:cantSplit/>
          <w:trHeight w:val="314"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92513" w:rsidRPr="00AD56E9" w:rsidRDefault="00592513" w:rsidP="00BB0D0A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January-June 2020 year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</w:t>
            </w: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592513" w:rsidRPr="00AD56E9" w:rsidTr="00BB0D0A">
        <w:trPr>
          <w:cantSplit/>
          <w:trHeight w:val="205"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513" w:rsidRPr="00AD56E9" w:rsidRDefault="00592513" w:rsidP="00BB0D0A">
            <w:pPr>
              <w:pStyle w:val="a7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92513" w:rsidRPr="00AD56E9" w:rsidRDefault="00592513" w:rsidP="00BB0D0A">
            <w:pPr>
              <w:ind w:firstLine="0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</w:tr>
      <w:tr w:rsidR="00592513" w:rsidRPr="00AD56E9" w:rsidTr="00BB0D0A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28 399 592,7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11 077 311,2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104,1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100,1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38,8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Agriculture, forestry and fishery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803 610,8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115,8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8 732 162,1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30,5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hideMark/>
          </w:tcPr>
          <w:p w:rsidR="00592513" w:rsidRPr="00AD56E9" w:rsidRDefault="00592513" w:rsidP="00BB0D0A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shd w:val="clear" w:color="auto" w:fill="FFFF00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Mining industry and quarrying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4 360 628,2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89,2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15,3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hideMark/>
          </w:tcPr>
          <w:p w:rsidR="00592513" w:rsidRPr="00AD56E9" w:rsidRDefault="00592513" w:rsidP="00BB0D0A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3 754 421,3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13,0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hideMark/>
          </w:tcPr>
          <w:p w:rsidR="00592513" w:rsidRPr="00AD56E9" w:rsidRDefault="00592513" w:rsidP="00BB0D0A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Electrical power supply, gas, steam supply and air-conditioning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527 181,0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hideMark/>
          </w:tcPr>
          <w:p w:rsidR="00592513" w:rsidRPr="00AD56E9" w:rsidRDefault="00592513" w:rsidP="00BB0D0A">
            <w:pPr>
              <w:pStyle w:val="a9"/>
              <w:snapToGrid w:val="0"/>
              <w:ind w:left="113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Water supply; sewer system, control over collection and distribution of waste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89 931,6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1 541 538,3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5,4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15 594 083,6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94,6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109,9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55,1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4 100 980,6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89,5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14,4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2 095 568,3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85,3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7,4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Residing and catering services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245 804,4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545 152,3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111,7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2,1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Financial and insurance activity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1 002 073,5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3,5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2 111 233,6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7,5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1 336 789,2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95,9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710 217,5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96,6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Governance and defense; obligatory social security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616 309,4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114,7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1 090 651,1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120,7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3,8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Health care and social services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665 947,3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213 859,4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835 684,6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Activities of households employing domestic workers and producing the goods and services for their own consumption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23 812,4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26 671 394,8</w:t>
            </w:r>
          </w:p>
        </w:tc>
        <w:tc>
          <w:tcPr>
            <w:tcW w:w="1276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98,5</w:t>
            </w:r>
          </w:p>
        </w:tc>
        <w:tc>
          <w:tcPr>
            <w:tcW w:w="127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105,6</w:t>
            </w:r>
          </w:p>
        </w:tc>
        <w:tc>
          <w:tcPr>
            <w:tcW w:w="1985" w:type="dxa"/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iCs/>
                <w:sz w:val="14"/>
                <w:szCs w:val="14"/>
              </w:rPr>
              <w:t>93,9</w:t>
            </w:r>
          </w:p>
        </w:tc>
      </w:tr>
      <w:tr w:rsidR="00592513" w:rsidRPr="00AD56E9" w:rsidTr="00BB0D0A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D56E9" w:rsidRDefault="00592513" w:rsidP="00BB0D0A">
            <w:pPr>
              <w:pStyle w:val="a9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1 728 197,9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80,2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592513" w:rsidRPr="00AD56E9" w:rsidRDefault="00592513" w:rsidP="00BB0D0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6,1</w:t>
            </w:r>
          </w:p>
        </w:tc>
      </w:tr>
    </w:tbl>
    <w:p w:rsidR="007F28C0" w:rsidRPr="00AD56E9" w:rsidRDefault="007F28C0" w:rsidP="00AD56E9">
      <w:pPr>
        <w:pStyle w:val="afd"/>
        <w:widowControl w:val="0"/>
        <w:spacing w:before="240"/>
        <w:ind w:firstLine="0"/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</w:pPr>
      <w:r w:rsidRPr="00AD56E9"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  <w:t>Investments statistics</w:t>
      </w:r>
    </w:p>
    <w:p w:rsidR="00F251F4" w:rsidRPr="00AD56E9" w:rsidRDefault="00F251F4" w:rsidP="00181C65">
      <w:pPr>
        <w:pStyle w:val="ab"/>
        <w:spacing w:before="0"/>
        <w:rPr>
          <w:rFonts w:asciiTheme="minorHAnsi" w:hAnsiTheme="minorHAnsi"/>
          <w:snapToGrid w:val="0"/>
          <w:sz w:val="18"/>
          <w:szCs w:val="18"/>
        </w:rPr>
      </w:pPr>
      <w:r w:rsidRPr="00AD56E9">
        <w:rPr>
          <w:rFonts w:asciiTheme="minorHAnsi" w:hAnsiTheme="minorHAns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F251F4" w:rsidRPr="00213CDA" w:rsidTr="00BB0D0A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Info: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January-September 2019 as % of total</w:t>
            </w:r>
          </w:p>
        </w:tc>
      </w:tr>
      <w:tr w:rsidR="00F251F4" w:rsidRPr="00AD56E9" w:rsidTr="00BB0D0A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F251F4" w:rsidRPr="00AD56E9" w:rsidRDefault="00F251F4" w:rsidP="00BB0D0A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8 291 604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F251F4" w:rsidRPr="00AD56E9" w:rsidTr="00BB0D0A">
        <w:trPr>
          <w:cantSplit/>
          <w:trHeight w:val="50"/>
        </w:trPr>
        <w:tc>
          <w:tcPr>
            <w:tcW w:w="3969" w:type="dxa"/>
          </w:tcPr>
          <w:p w:rsidR="00F251F4" w:rsidRPr="00AD56E9" w:rsidRDefault="00F251F4" w:rsidP="00BB0D0A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pStyle w:val="a9"/>
              <w:ind w:left="105" w:firstLine="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4 613 382</w:t>
            </w:r>
          </w:p>
        </w:tc>
        <w:tc>
          <w:tcPr>
            <w:tcW w:w="2056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55,6</w:t>
            </w:r>
          </w:p>
        </w:tc>
        <w:tc>
          <w:tcPr>
            <w:tcW w:w="1985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46,8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2 024 092</w:t>
            </w:r>
          </w:p>
        </w:tc>
        <w:tc>
          <w:tcPr>
            <w:tcW w:w="2056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24,4</w:t>
            </w:r>
          </w:p>
        </w:tc>
        <w:tc>
          <w:tcPr>
            <w:tcW w:w="1985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31,5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F251F4" w:rsidRPr="00AD56E9" w:rsidRDefault="00F251F4" w:rsidP="00BB0D0A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1 654 130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20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>,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21,6</w:t>
            </w:r>
          </w:p>
        </w:tc>
      </w:tr>
    </w:tbl>
    <w:p w:rsidR="00AD56E9" w:rsidRDefault="00AD56E9" w:rsidP="00F251F4">
      <w:pPr>
        <w:pStyle w:val="ab"/>
        <w:rPr>
          <w:rFonts w:asciiTheme="minorHAnsi" w:hAnsiTheme="minorHAnsi"/>
          <w:sz w:val="18"/>
          <w:szCs w:val="18"/>
          <w:lang w:val="en-US"/>
        </w:rPr>
      </w:pPr>
    </w:p>
    <w:p w:rsidR="00A06D65" w:rsidRDefault="00A06D65" w:rsidP="00F251F4">
      <w:pPr>
        <w:pStyle w:val="ab"/>
        <w:rPr>
          <w:rFonts w:asciiTheme="minorHAnsi" w:hAnsiTheme="minorHAnsi"/>
          <w:sz w:val="18"/>
          <w:szCs w:val="18"/>
        </w:rPr>
      </w:pPr>
    </w:p>
    <w:p w:rsidR="00F251F4" w:rsidRPr="00AD56E9" w:rsidRDefault="00F251F4" w:rsidP="00F251F4">
      <w:pPr>
        <w:pStyle w:val="ab"/>
        <w:rPr>
          <w:rFonts w:asciiTheme="minorHAnsi" w:hAnsiTheme="minorHAnsi"/>
          <w:sz w:val="18"/>
          <w:szCs w:val="18"/>
          <w:lang w:val="en-US"/>
        </w:rPr>
      </w:pPr>
      <w:r w:rsidRPr="00AD56E9">
        <w:rPr>
          <w:rFonts w:asciiTheme="minorHAnsi" w:hAnsiTheme="minorHAnsi"/>
          <w:sz w:val="18"/>
          <w:szCs w:val="18"/>
          <w:lang w:val="en-US"/>
        </w:rPr>
        <w:lastRenderedPageBreak/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F251F4" w:rsidRPr="00AD56E9" w:rsidTr="00BB0D0A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</w:p>
        </w:tc>
      </w:tr>
      <w:tr w:rsidR="00F251F4" w:rsidRPr="00AD56E9" w:rsidTr="00BB0D0A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as % of total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8 291 604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F251F4" w:rsidRPr="00213CDA" w:rsidTr="00BB0D0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F251F4" w:rsidRPr="00AD56E9" w:rsidTr="00BB0D0A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1 404 828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16,9</w:t>
            </w:r>
          </w:p>
        </w:tc>
      </w:tr>
      <w:tr w:rsidR="00F251F4" w:rsidRPr="00AD56E9" w:rsidTr="00BB0D0A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6 013 726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72,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6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197 904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AD56E9">
            <w:pPr>
              <w:pStyle w:val="a9"/>
              <w:ind w:right="113" w:firstLine="284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AD56E9">
            <w:pPr>
              <w:pStyle w:val="a9"/>
              <w:ind w:right="113" w:firstLine="284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28 307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675 146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8,1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1F4" w:rsidRPr="00AD56E9" w:rsidRDefault="00F251F4" w:rsidP="00BB0D0A">
            <w:pPr>
              <w:pStyle w:val="a9"/>
              <w:ind w:firstLine="284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264 192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3,2</w:t>
            </w:r>
          </w:p>
        </w:tc>
      </w:tr>
    </w:tbl>
    <w:p w:rsidR="00F251F4" w:rsidRPr="00AD56E9" w:rsidRDefault="00F251F4" w:rsidP="00AD56E9">
      <w:pPr>
        <w:pStyle w:val="ab"/>
        <w:spacing w:before="120"/>
        <w:rPr>
          <w:rFonts w:asciiTheme="minorHAnsi" w:hAnsiTheme="minorHAnsi"/>
          <w:sz w:val="18"/>
          <w:szCs w:val="18"/>
          <w:lang w:val="en-US"/>
        </w:rPr>
      </w:pPr>
      <w:r w:rsidRPr="00AD56E9">
        <w:rPr>
          <w:rFonts w:asciiTheme="minorHAnsi" w:hAnsiTheme="minorHAnsi"/>
          <w:snapToGrid w:val="0"/>
          <w:sz w:val="18"/>
          <w:szCs w:val="18"/>
          <w:lang w:val="en-US"/>
        </w:rPr>
        <w:t>Fixed capital investments</w:t>
      </w:r>
      <w:r w:rsidRPr="00AD56E9">
        <w:rPr>
          <w:rFonts w:asciiTheme="minorHAnsi" w:hAnsiTheme="minorHAns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F251F4" w:rsidRPr="00AD56E9" w:rsidTr="00BB0D0A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2020</w:t>
            </w:r>
          </w:p>
        </w:tc>
      </w:tr>
      <w:tr w:rsidR="00F251F4" w:rsidRPr="00AD56E9" w:rsidTr="00BB0D0A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51F4" w:rsidRPr="00AD56E9" w:rsidRDefault="00F251F4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as %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20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F251F4" w:rsidRPr="00AD56E9" w:rsidRDefault="00F251F4" w:rsidP="00AD56E9">
            <w:pPr>
              <w:ind w:left="-62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8 291 604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95,1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F251F4" w:rsidRPr="00AD56E9" w:rsidTr="00BB0D0A">
        <w:trPr>
          <w:cantSplit/>
          <w:trHeight w:val="271"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380 559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4,6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115,1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4 526 118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54,6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82,1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</w:tcPr>
          <w:p w:rsidR="00F251F4" w:rsidRPr="00AD56E9" w:rsidRDefault="00F251F4" w:rsidP="00BB0D0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3 246 865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39,2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77,0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573 861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6,9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4230E8">
            <w:pPr>
              <w:ind w:left="283" w:firstLine="0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D56E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451 943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81,4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4230E8">
            <w:pPr>
              <w:ind w:left="318" w:firstLine="0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D56E9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253 449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3,1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127,4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48 877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57,0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116 428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72,3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814 385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9,8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114 647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149,5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75 382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162,4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56 758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1 397 811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16,9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120,0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79 201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157,1</w:t>
            </w:r>
          </w:p>
        </w:tc>
      </w:tr>
      <w:tr w:rsidR="00F251F4" w:rsidRPr="00AD56E9" w:rsidTr="00BB0D0A">
        <w:trPr>
          <w:cantSplit/>
          <w:trHeight w:val="199"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85 005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126,3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51 683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188,3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165 995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114,8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149 281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185,7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</w:tcPr>
          <w:p w:rsidR="00F251F4" w:rsidRPr="00AD56E9" w:rsidRDefault="00F251F4" w:rsidP="00BB0D0A">
            <w:pPr>
              <w:pStyle w:val="afd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202 222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  <w:tc>
          <w:tcPr>
            <w:tcW w:w="2032" w:type="dxa"/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203,6</w:t>
            </w:r>
          </w:p>
        </w:tc>
      </w:tr>
      <w:tr w:rsidR="00F251F4" w:rsidRPr="00AD56E9" w:rsidTr="00BB0D0A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F251F4" w:rsidRPr="00AD56E9" w:rsidRDefault="00F251F4" w:rsidP="00BB0D0A">
            <w:pPr>
              <w:pStyle w:val="afd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27 252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F251F4" w:rsidRPr="00AD56E9" w:rsidRDefault="00F251F4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296,5</w:t>
            </w:r>
          </w:p>
        </w:tc>
      </w:tr>
    </w:tbl>
    <w:p w:rsidR="007F28C0" w:rsidRPr="00AD56E9" w:rsidRDefault="00A35DEE" w:rsidP="00181C65">
      <w:pPr>
        <w:pStyle w:val="21"/>
        <w:keepNext w:val="0"/>
        <w:widowControl w:val="0"/>
        <w:spacing w:before="120"/>
        <w:rPr>
          <w:rFonts w:asciiTheme="minorHAnsi" w:hAnsiTheme="minorHAnsi" w:cs="Calibri"/>
          <w:sz w:val="20"/>
          <w:lang w:val="kk-KZ"/>
        </w:rPr>
      </w:pPr>
      <w:r w:rsidRPr="00AD56E9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AD56E9">
        <w:rPr>
          <w:rFonts w:asciiTheme="minorHAnsi" w:hAnsiTheme="minorHAnsi" w:cs="Calibri"/>
          <w:sz w:val="20"/>
          <w:lang w:val="en-US"/>
        </w:rPr>
        <w:t>statistics</w:t>
      </w:r>
    </w:p>
    <w:p w:rsidR="00BF38B0" w:rsidRPr="00AD56E9" w:rsidRDefault="00BF38B0" w:rsidP="00AD56E9">
      <w:pPr>
        <w:pStyle w:val="ab"/>
        <w:widowControl w:val="0"/>
        <w:spacing w:before="0" w:after="0"/>
        <w:rPr>
          <w:rFonts w:asciiTheme="minorHAnsi" w:hAnsiTheme="minorHAnsi"/>
          <w:bCs/>
          <w:color w:val="000000"/>
          <w:sz w:val="18"/>
          <w:szCs w:val="18"/>
          <w:lang w:val="kk-KZ"/>
        </w:rPr>
      </w:pPr>
      <w:r w:rsidRPr="00AD56E9">
        <w:rPr>
          <w:rFonts w:asciiTheme="minorHAnsi" w:hAnsiTheme="minorHAnsi"/>
          <w:color w:val="000000"/>
          <w:sz w:val="18"/>
          <w:szCs w:val="18"/>
          <w:lang w:val="en-US"/>
        </w:rPr>
        <w:t>Registered juridical persons by economic activities and activity</w:t>
      </w:r>
    </w:p>
    <w:p w:rsidR="00BF38B0" w:rsidRPr="00AD56E9" w:rsidRDefault="00BF38B0" w:rsidP="00BF38B0">
      <w:pPr>
        <w:pStyle w:val="a6"/>
        <w:spacing w:after="60"/>
        <w:rPr>
          <w:rFonts w:asciiTheme="minorHAnsi" w:hAnsiTheme="minorHAnsi"/>
          <w:color w:val="000000"/>
          <w:sz w:val="14"/>
          <w:szCs w:val="14"/>
          <w:lang w:val="kk-KZ"/>
        </w:rPr>
      </w:pPr>
      <w:proofErr w:type="gramStart"/>
      <w:r w:rsidRPr="00AD56E9">
        <w:rPr>
          <w:rFonts w:asciiTheme="minorHAnsi" w:hAnsiTheme="minorHAnsi"/>
          <w:color w:val="000000"/>
          <w:sz w:val="14"/>
          <w:szCs w:val="14"/>
          <w:lang w:val="en-US"/>
        </w:rPr>
        <w:t>as</w:t>
      </w:r>
      <w:proofErr w:type="gramEnd"/>
      <w:r w:rsidRPr="00AD56E9">
        <w:rPr>
          <w:rFonts w:asciiTheme="minorHAnsi" w:hAnsiTheme="minorHAnsi"/>
          <w:color w:val="000000"/>
          <w:sz w:val="14"/>
          <w:szCs w:val="14"/>
          <w:lang w:val="en-US"/>
        </w:rPr>
        <w:t xml:space="preserve"> of 01.</w:t>
      </w:r>
      <w:r w:rsidRPr="00AD56E9">
        <w:rPr>
          <w:rFonts w:asciiTheme="minorHAnsi" w:hAnsiTheme="minorHAnsi"/>
          <w:color w:val="000000"/>
          <w:sz w:val="14"/>
          <w:szCs w:val="14"/>
          <w:lang w:val="kk-KZ"/>
        </w:rPr>
        <w:t>10</w:t>
      </w:r>
      <w:r w:rsidRPr="00AD56E9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AD56E9">
        <w:rPr>
          <w:rFonts w:asciiTheme="minorHAnsi" w:hAnsiTheme="minorHAnsi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BF38B0" w:rsidRPr="00AD56E9" w:rsidTr="00777BE5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BF38B0" w:rsidRPr="00AD56E9" w:rsidTr="00777BE5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of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BF38B0" w:rsidRPr="00AD56E9" w:rsidTr="00777BE5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BF38B0" w:rsidRPr="00AD56E9" w:rsidTr="00777BE5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458 893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322 031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48 062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170 436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103 533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6 330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18 653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14 110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1 985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7 061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5 064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189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4 405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3 340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622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1 279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1 439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</w:t>
            </w:r>
          </w:p>
        </w:tc>
      </w:tr>
      <w:tr w:rsidR="00BF38B0" w:rsidRPr="00AD56E9" w:rsidTr="00777BE5">
        <w:trPr>
          <w:trHeight w:val="63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23 986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16 431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1 777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8 618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6 036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388</w:t>
            </w:r>
          </w:p>
        </w:tc>
      </w:tr>
      <w:tr w:rsidR="00BF38B0" w:rsidRPr="00AD56E9" w:rsidTr="00777BE5">
        <w:trPr>
          <w:trHeight w:val="14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1 664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1 231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196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646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2 720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1 919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206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1 060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653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61 615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40 657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5 209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15 736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19 712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1 553</w:t>
            </w:r>
          </w:p>
        </w:tc>
      </w:tr>
      <w:tr w:rsidR="00BF38B0" w:rsidRPr="00AD56E9" w:rsidTr="00777BE5">
        <w:trPr>
          <w:trHeight w:val="10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134 353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86 791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16 042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39 621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31 128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2 205</w:t>
            </w:r>
          </w:p>
        </w:tc>
      </w:tr>
      <w:tr w:rsidR="00BF38B0" w:rsidRPr="00AD56E9" w:rsidTr="00777BE5">
        <w:trPr>
          <w:trHeight w:val="96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17 867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12 493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1 876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6 645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3 972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254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7 954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6 072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1 447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3 031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1 594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12 340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8 838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1 575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4 769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2 494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9 120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5 570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3 215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1 473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</w:tr>
      <w:tr w:rsidR="00BF38B0" w:rsidRPr="00AD56E9" w:rsidTr="00777BE5">
        <w:trPr>
          <w:trHeight w:val="202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18 575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14 066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1 027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9 903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3 136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242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31 238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21 827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2 522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12 552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6 753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319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20 015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14 906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1 874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8 806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4 226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180</w:t>
            </w:r>
          </w:p>
        </w:tc>
      </w:tr>
      <w:tr w:rsidR="00BF38B0" w:rsidRPr="00AD56E9" w:rsidTr="00777BE5">
        <w:trPr>
          <w:trHeight w:val="68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9 540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9 224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9 062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</w:tr>
      <w:tr w:rsidR="00BF38B0" w:rsidRPr="00AD56E9" w:rsidTr="00777BE5">
        <w:trPr>
          <w:trHeight w:val="135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25 227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22 514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1 132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18 376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3 006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165</w:t>
            </w:r>
          </w:p>
        </w:tc>
      </w:tr>
      <w:tr w:rsidR="00BF38B0" w:rsidRPr="00AD56E9" w:rsidTr="00777BE5">
        <w:trPr>
          <w:trHeight w:val="24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7 954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6 501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633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4 373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1 495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</w:tr>
      <w:tr w:rsidR="00BF38B0" w:rsidRPr="00AD56E9" w:rsidTr="00777BE5">
        <w:trPr>
          <w:trHeight w:val="201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6 698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4 835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705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2 898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1 232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</w:tr>
      <w:tr w:rsidR="00BF38B0" w:rsidRPr="00AD56E9" w:rsidTr="00777BE5">
        <w:trPr>
          <w:trHeight w:val="149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Other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services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44 968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30 705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8 302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12 784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9 619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286</w:t>
            </w:r>
          </w:p>
        </w:tc>
      </w:tr>
      <w:tr w:rsidR="00BF38B0" w:rsidRPr="00AD56E9" w:rsidTr="00777BE5">
        <w:trPr>
          <w:trHeight w:val="149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BF38B0" w:rsidRPr="00AD56E9" w:rsidTr="00777BE5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bCs w:val="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</w:tbl>
    <w:p w:rsidR="00BF38B0" w:rsidRPr="00AD56E9" w:rsidRDefault="00BF38B0" w:rsidP="00BF38B0">
      <w:pPr>
        <w:pStyle w:val="ab"/>
        <w:widowControl w:val="0"/>
        <w:rPr>
          <w:rFonts w:asciiTheme="minorHAnsi" w:hAnsiTheme="minorHAnsi"/>
          <w:bCs/>
          <w:color w:val="000000"/>
          <w:sz w:val="18"/>
          <w:szCs w:val="18"/>
          <w:lang w:val="kk-KZ"/>
        </w:rPr>
      </w:pPr>
      <w:r w:rsidRPr="00AD56E9">
        <w:rPr>
          <w:rFonts w:asciiTheme="minorHAnsi" w:hAnsiTheme="minorHAnsi"/>
          <w:color w:val="000000"/>
          <w:sz w:val="18"/>
          <w:szCs w:val="18"/>
          <w:lang w:val="en-US"/>
        </w:rPr>
        <w:lastRenderedPageBreak/>
        <w:t xml:space="preserve">Registered juridical persons by economic activities and </w:t>
      </w:r>
      <w:r w:rsidRPr="00AD56E9">
        <w:rPr>
          <w:rFonts w:asciiTheme="minorHAnsi" w:hAnsiTheme="minorHAnsi"/>
          <w:bCs/>
          <w:color w:val="000000"/>
          <w:sz w:val="18"/>
          <w:szCs w:val="18"/>
          <w:lang w:val="en-US"/>
        </w:rPr>
        <w:t>ownership’s forms</w:t>
      </w:r>
    </w:p>
    <w:p w:rsidR="00BF38B0" w:rsidRPr="00AD56E9" w:rsidRDefault="00BF38B0" w:rsidP="00BF38B0">
      <w:pPr>
        <w:pStyle w:val="a6"/>
        <w:spacing w:after="60"/>
        <w:rPr>
          <w:rFonts w:asciiTheme="minorHAnsi" w:hAnsiTheme="minorHAnsi"/>
          <w:color w:val="000000"/>
          <w:sz w:val="14"/>
          <w:szCs w:val="14"/>
          <w:lang w:val="kk-KZ"/>
        </w:rPr>
      </w:pPr>
      <w:proofErr w:type="gramStart"/>
      <w:r w:rsidRPr="00AD56E9">
        <w:rPr>
          <w:rFonts w:asciiTheme="minorHAnsi" w:hAnsiTheme="minorHAnsi"/>
          <w:color w:val="000000"/>
          <w:sz w:val="14"/>
          <w:szCs w:val="14"/>
          <w:lang w:val="en-US"/>
        </w:rPr>
        <w:t>as</w:t>
      </w:r>
      <w:proofErr w:type="gramEnd"/>
      <w:r w:rsidRPr="00AD56E9">
        <w:rPr>
          <w:rFonts w:asciiTheme="minorHAnsi" w:hAnsiTheme="minorHAnsi"/>
          <w:color w:val="000000"/>
          <w:sz w:val="14"/>
          <w:szCs w:val="14"/>
          <w:lang w:val="en-US"/>
        </w:rPr>
        <w:t xml:space="preserve"> of 01.</w:t>
      </w:r>
      <w:r w:rsidRPr="00AD56E9">
        <w:rPr>
          <w:rFonts w:asciiTheme="minorHAnsi" w:hAnsiTheme="minorHAnsi"/>
          <w:color w:val="000000"/>
          <w:sz w:val="14"/>
          <w:szCs w:val="14"/>
          <w:lang w:val="kk-KZ"/>
        </w:rPr>
        <w:t>10</w:t>
      </w:r>
      <w:r w:rsidRPr="00AD56E9">
        <w:rPr>
          <w:rFonts w:asciiTheme="minorHAnsi" w:hAnsiTheme="minorHAnsi"/>
          <w:color w:val="000000"/>
          <w:sz w:val="14"/>
          <w:szCs w:val="14"/>
          <w:lang w:val="en-US"/>
        </w:rPr>
        <w:t>.20</w:t>
      </w:r>
      <w:r w:rsidRPr="00AD56E9">
        <w:rPr>
          <w:rFonts w:asciiTheme="minorHAnsi" w:hAnsiTheme="minorHAnsi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BF38B0" w:rsidRPr="00213CDA" w:rsidTr="00777BE5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Of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which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by </w:t>
            </w:r>
            <w:r w:rsidRPr="00AD56E9">
              <w:rPr>
                <w:rFonts w:asciiTheme="minorHAnsi" w:hAnsiTheme="minorHAnsi"/>
                <w:bCs w:val="0"/>
                <w:sz w:val="14"/>
                <w:szCs w:val="14"/>
                <w:lang w:val="en-US"/>
              </w:rPr>
              <w:t>ownership’s forms</w:t>
            </w:r>
          </w:p>
        </w:tc>
      </w:tr>
      <w:tr w:rsidR="00BF38B0" w:rsidRPr="00AD56E9" w:rsidTr="00777BE5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foreign</w:t>
            </w:r>
          </w:p>
        </w:tc>
      </w:tr>
      <w:tr w:rsidR="00BF38B0" w:rsidRPr="00213CDA" w:rsidTr="00777BE5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38B0" w:rsidRPr="00AD56E9" w:rsidRDefault="00BF38B0" w:rsidP="00777BE5">
            <w:pPr>
              <w:pStyle w:val="af0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BF38B0" w:rsidRPr="00AD56E9" w:rsidTr="00777BE5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458 893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25 435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405 392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11 202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28 066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Agriculture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forestry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18 653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18 305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280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4 405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3 984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421</w:t>
            </w:r>
          </w:p>
        </w:tc>
      </w:tr>
      <w:tr w:rsidR="00BF38B0" w:rsidRPr="00AD56E9" w:rsidTr="00777BE5">
        <w:trPr>
          <w:trHeight w:val="63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23 986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22 351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1 373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1 615</w:t>
            </w:r>
          </w:p>
        </w:tc>
      </w:tr>
      <w:tr w:rsidR="00BF38B0" w:rsidRPr="00AD56E9" w:rsidTr="00777BE5">
        <w:trPr>
          <w:trHeight w:val="14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1 664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1 472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2 720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2 390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61 615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58 492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1 121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3 086</w:t>
            </w:r>
          </w:p>
        </w:tc>
      </w:tr>
      <w:tr w:rsidR="00BF38B0" w:rsidRPr="00AD56E9" w:rsidTr="00777BE5">
        <w:trPr>
          <w:trHeight w:val="10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134 353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121 124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3 590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13 193</w:t>
            </w:r>
          </w:p>
        </w:tc>
      </w:tr>
      <w:tr w:rsidR="00BF38B0" w:rsidRPr="00AD56E9" w:rsidTr="00777BE5">
        <w:trPr>
          <w:trHeight w:val="96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17 867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16 727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438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1 102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7 954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7 209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727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12 340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11 582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422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678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9 120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8 713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199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398</w:t>
            </w:r>
          </w:p>
        </w:tc>
      </w:tr>
      <w:tr w:rsidR="00BF38B0" w:rsidRPr="00AD56E9" w:rsidTr="00777BE5">
        <w:trPr>
          <w:trHeight w:val="202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18 575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17 821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704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31 238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537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28 995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1 706</w:t>
            </w:r>
          </w:p>
        </w:tc>
      </w:tr>
      <w:tr w:rsidR="00BF38B0" w:rsidRPr="00AD56E9" w:rsidTr="00777BE5">
        <w:trPr>
          <w:trHeight w:val="7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20 015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19 151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774</w:t>
            </w:r>
          </w:p>
        </w:tc>
      </w:tr>
      <w:tr w:rsidR="00BF38B0" w:rsidRPr="00AD56E9" w:rsidTr="00777BE5">
        <w:trPr>
          <w:trHeight w:val="68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9 540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9 425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  <w:tr w:rsidR="00BF38B0" w:rsidRPr="00AD56E9" w:rsidTr="00777BE5">
        <w:trPr>
          <w:trHeight w:val="135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25 227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11 986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12 829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145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412</w:t>
            </w:r>
          </w:p>
        </w:tc>
      </w:tr>
      <w:tr w:rsidR="00BF38B0" w:rsidRPr="00AD56E9" w:rsidTr="00777BE5">
        <w:trPr>
          <w:trHeight w:val="240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7 954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1 268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6 438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248</w:t>
            </w:r>
          </w:p>
        </w:tc>
      </w:tr>
      <w:tr w:rsidR="00BF38B0" w:rsidRPr="00AD56E9" w:rsidTr="00777BE5">
        <w:trPr>
          <w:trHeight w:val="201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6 698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1 426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5 025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247</w:t>
            </w:r>
          </w:p>
        </w:tc>
      </w:tr>
      <w:tr w:rsidR="00BF38B0" w:rsidRPr="00AD56E9" w:rsidTr="00777BE5">
        <w:trPr>
          <w:trHeight w:val="149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Other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services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44 968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42 670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843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2 270</w:t>
            </w:r>
          </w:p>
        </w:tc>
      </w:tr>
      <w:tr w:rsidR="00BF38B0" w:rsidRPr="00AD56E9" w:rsidTr="00777BE5">
        <w:trPr>
          <w:trHeight w:val="149"/>
        </w:trPr>
        <w:tc>
          <w:tcPr>
            <w:tcW w:w="3686" w:type="dxa"/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BF38B0" w:rsidRPr="00AD56E9" w:rsidTr="00777BE5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BF38B0" w:rsidRPr="00AD56E9" w:rsidRDefault="00BF38B0" w:rsidP="00777BE5">
            <w:pPr>
              <w:pStyle w:val="af0"/>
              <w:jc w:val="left"/>
              <w:rPr>
                <w:rFonts w:asciiTheme="minorHAnsi" w:hAnsiTheme="minorHAnsi"/>
                <w:bCs w:val="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BF38B0" w:rsidRPr="00AD56E9" w:rsidRDefault="00BF38B0" w:rsidP="00BF38B0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265F39" w:rsidRPr="00AD56E9" w:rsidRDefault="007F28C0" w:rsidP="000F7726">
      <w:pPr>
        <w:pStyle w:val="ab"/>
        <w:widowControl w:val="0"/>
        <w:spacing w:before="120" w:line="480" w:lineRule="auto"/>
        <w:jc w:val="left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AD56E9">
        <w:rPr>
          <w:rFonts w:asciiTheme="minorHAnsi" w:hAnsiTheme="minorHAnsi" w:cs="Calibri"/>
          <w:color w:val="000000" w:themeColor="text1"/>
          <w:sz w:val="20"/>
          <w:lang w:val="en-US"/>
        </w:rPr>
        <w:t>Domestic trade statistics</w:t>
      </w:r>
    </w:p>
    <w:p w:rsidR="00EE7B4F" w:rsidRPr="00AD56E9" w:rsidRDefault="00EE7B4F" w:rsidP="00EE7B4F">
      <w:pPr>
        <w:pStyle w:val="ab"/>
        <w:spacing w:before="0" w:after="0" w:line="480" w:lineRule="auto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Volume of sales of goods (services</w:t>
      </w:r>
      <w:r w:rsidR="00A00C35" w:rsidRPr="00AD56E9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)</w:t>
      </w:r>
    </w:p>
    <w:tbl>
      <w:tblPr>
        <w:tblW w:w="4964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52"/>
        <w:gridCol w:w="1130"/>
        <w:gridCol w:w="1295"/>
        <w:gridCol w:w="1457"/>
        <w:gridCol w:w="1301"/>
      </w:tblGrid>
      <w:tr w:rsidR="00321226" w:rsidRPr="00213CDA" w:rsidTr="000F7726">
        <w:trPr>
          <w:cantSplit/>
        </w:trPr>
        <w:tc>
          <w:tcPr>
            <w:tcW w:w="241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1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321226" w:rsidRPr="00AD56E9" w:rsidTr="000F7726">
        <w:trPr>
          <w:cantSplit/>
          <w:trHeight w:val="298"/>
        </w:trPr>
        <w:tc>
          <w:tcPr>
            <w:tcW w:w="241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January-September 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 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  </w:t>
            </w:r>
            <w:r w:rsidRPr="00AD56E9">
              <w:rPr>
                <w:rFonts w:asciiTheme="minorHAnsi" w:hAnsiTheme="minorHAnsi" w:cs="Arial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20</w:t>
            </w:r>
            <w:r w:rsidRPr="00AD56E9">
              <w:rPr>
                <w:rFonts w:asciiTheme="minorHAnsi" w:hAnsiTheme="minorHAnsi" w:cs="Arial"/>
                <w:sz w:val="14"/>
                <w:szCs w:val="14"/>
              </w:rPr>
              <w:t>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226" w:rsidRPr="00AD56E9" w:rsidRDefault="00321226" w:rsidP="00BB0D0A">
            <w:pPr>
              <w:pStyle w:val="a7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20</w:t>
            </w:r>
            <w:r w:rsidRPr="00AD56E9">
              <w:rPr>
                <w:rFonts w:asciiTheme="minorHAnsi" w:hAnsiTheme="minorHAnsi" w:cs="Arial"/>
                <w:sz w:val="14"/>
                <w:szCs w:val="14"/>
              </w:rPr>
              <w:t>20</w:t>
            </w:r>
          </w:p>
        </w:tc>
      </w:tr>
      <w:tr w:rsidR="00321226" w:rsidRPr="00AD56E9" w:rsidTr="000F7726">
        <w:trPr>
          <w:cantSplit/>
          <w:trHeight w:val="298"/>
        </w:trPr>
        <w:tc>
          <w:tcPr>
            <w:tcW w:w="2418" w:type="pct"/>
            <w:tcBorders>
              <w:top w:val="single" w:sz="4" w:space="0" w:color="auto"/>
            </w:tcBorders>
            <w:vAlign w:val="bottom"/>
          </w:tcPr>
          <w:p w:rsidR="00321226" w:rsidRPr="00AD56E9" w:rsidRDefault="00321226" w:rsidP="00BB0D0A">
            <w:pPr>
              <w:pStyle w:val="a7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24 702 457,0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3 527 908,5 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:rsidR="00321226" w:rsidRPr="00AD56E9" w:rsidRDefault="00321226" w:rsidP="00BB0D0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90,5 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:rsidR="00321226" w:rsidRPr="00AD56E9" w:rsidRDefault="00321226" w:rsidP="00BB0D0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102,7</w:t>
            </w:r>
          </w:p>
        </w:tc>
      </w:tr>
      <w:tr w:rsidR="00321226" w:rsidRPr="00AD56E9" w:rsidTr="000F7726">
        <w:trPr>
          <w:cantSplit/>
          <w:trHeight w:val="234"/>
        </w:trPr>
        <w:tc>
          <w:tcPr>
            <w:tcW w:w="2418" w:type="pct"/>
          </w:tcPr>
          <w:p w:rsidR="00321226" w:rsidRPr="00AD56E9" w:rsidRDefault="00321226" w:rsidP="00BB0D0A">
            <w:pPr>
              <w:pStyle w:val="a7"/>
              <w:ind w:firstLine="105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563" w:type="pct"/>
            <w:vAlign w:val="center"/>
          </w:tcPr>
          <w:p w:rsidR="00321226" w:rsidRPr="00AD56E9" w:rsidRDefault="00321226" w:rsidP="00BB0D0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45" w:type="pct"/>
            <w:vAlign w:val="center"/>
          </w:tcPr>
          <w:p w:rsidR="00321226" w:rsidRPr="00AD56E9" w:rsidRDefault="00321226" w:rsidP="00BB0D0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6" w:type="pct"/>
            <w:vAlign w:val="center"/>
          </w:tcPr>
          <w:p w:rsidR="00321226" w:rsidRPr="00AD56E9" w:rsidRDefault="00321226" w:rsidP="00BB0D0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48" w:type="pct"/>
            <w:vAlign w:val="center"/>
          </w:tcPr>
          <w:p w:rsidR="00321226" w:rsidRPr="00AD56E9" w:rsidRDefault="00321226" w:rsidP="00BB0D0A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321226" w:rsidRPr="00AD56E9" w:rsidTr="000F7726">
        <w:trPr>
          <w:cantSplit/>
        </w:trPr>
        <w:tc>
          <w:tcPr>
            <w:tcW w:w="2418" w:type="pct"/>
            <w:vAlign w:val="bottom"/>
          </w:tcPr>
          <w:p w:rsidR="00321226" w:rsidRPr="00AD56E9" w:rsidRDefault="00321226" w:rsidP="00BB0D0A">
            <w:pPr>
              <w:pStyle w:val="a9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563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8 014 762,6</w:t>
            </w:r>
          </w:p>
        </w:tc>
        <w:tc>
          <w:tcPr>
            <w:tcW w:w="645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1 205 918,5</w:t>
            </w:r>
          </w:p>
        </w:tc>
        <w:tc>
          <w:tcPr>
            <w:tcW w:w="726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93,2</w:t>
            </w:r>
          </w:p>
        </w:tc>
        <w:tc>
          <w:tcPr>
            <w:tcW w:w="648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111,4</w:t>
            </w:r>
          </w:p>
        </w:tc>
      </w:tr>
      <w:tr w:rsidR="00321226" w:rsidRPr="00213CDA" w:rsidTr="000F7726">
        <w:trPr>
          <w:cantSplit/>
        </w:trPr>
        <w:tc>
          <w:tcPr>
            <w:tcW w:w="2418" w:type="pct"/>
            <w:vAlign w:val="bottom"/>
          </w:tcPr>
          <w:p w:rsidR="00321226" w:rsidRPr="00AD56E9" w:rsidRDefault="00321226" w:rsidP="00BB0D0A">
            <w:pPr>
              <w:pStyle w:val="a9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563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45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6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48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321226" w:rsidRPr="00AD56E9" w:rsidTr="000F7726">
        <w:trPr>
          <w:cantSplit/>
        </w:trPr>
        <w:tc>
          <w:tcPr>
            <w:tcW w:w="2418" w:type="pct"/>
          </w:tcPr>
          <w:p w:rsidR="00321226" w:rsidRPr="00AD56E9" w:rsidRDefault="00321226" w:rsidP="00BB0D0A">
            <w:pPr>
              <w:pStyle w:val="a9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563" w:type="pct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4 854 788,2</w:t>
            </w:r>
          </w:p>
        </w:tc>
        <w:tc>
          <w:tcPr>
            <w:tcW w:w="645" w:type="pct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741 247,8</w:t>
            </w:r>
          </w:p>
        </w:tc>
        <w:tc>
          <w:tcPr>
            <w:tcW w:w="726" w:type="pct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98,4</w:t>
            </w:r>
          </w:p>
        </w:tc>
        <w:tc>
          <w:tcPr>
            <w:tcW w:w="648" w:type="pct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115,5</w:t>
            </w:r>
          </w:p>
        </w:tc>
      </w:tr>
      <w:tr w:rsidR="00321226" w:rsidRPr="00AD56E9" w:rsidTr="000F7726">
        <w:trPr>
          <w:cantSplit/>
        </w:trPr>
        <w:tc>
          <w:tcPr>
            <w:tcW w:w="2418" w:type="pct"/>
            <w:vAlign w:val="bottom"/>
          </w:tcPr>
          <w:p w:rsidR="00321226" w:rsidRPr="00AD56E9" w:rsidRDefault="00321226" w:rsidP="00BB0D0A">
            <w:pPr>
              <w:pStyle w:val="a9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563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3 159 974,4</w:t>
            </w:r>
          </w:p>
        </w:tc>
        <w:tc>
          <w:tcPr>
            <w:tcW w:w="645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464 670,7 </w:t>
            </w:r>
          </w:p>
        </w:tc>
        <w:tc>
          <w:tcPr>
            <w:tcW w:w="726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86,1</w:t>
            </w:r>
          </w:p>
        </w:tc>
        <w:tc>
          <w:tcPr>
            <w:tcW w:w="648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321226" w:rsidRPr="00AD56E9" w:rsidTr="000F7726">
        <w:trPr>
          <w:cantSplit/>
        </w:trPr>
        <w:tc>
          <w:tcPr>
            <w:tcW w:w="2418" w:type="pct"/>
            <w:vAlign w:val="bottom"/>
          </w:tcPr>
          <w:p w:rsidR="00321226" w:rsidRPr="00AD56E9" w:rsidRDefault="00321226" w:rsidP="00BB0D0A">
            <w:pPr>
              <w:pStyle w:val="a9"/>
              <w:ind w:left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563" w:type="pct"/>
            <w:vAlign w:val="bottom"/>
          </w:tcPr>
          <w:p w:rsidR="00321226" w:rsidRPr="00AD56E9" w:rsidRDefault="00321226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39,4</w:t>
            </w:r>
          </w:p>
        </w:tc>
        <w:tc>
          <w:tcPr>
            <w:tcW w:w="645" w:type="pct"/>
            <w:vAlign w:val="bottom"/>
          </w:tcPr>
          <w:p w:rsidR="00321226" w:rsidRPr="00AD56E9" w:rsidRDefault="00321226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38,5</w:t>
            </w:r>
          </w:p>
        </w:tc>
        <w:tc>
          <w:tcPr>
            <w:tcW w:w="726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48" w:type="pct"/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321226" w:rsidRPr="00AD56E9" w:rsidTr="000F7726">
        <w:trPr>
          <w:cantSplit/>
        </w:trPr>
        <w:tc>
          <w:tcPr>
            <w:tcW w:w="2418" w:type="pct"/>
            <w:tcBorders>
              <w:bottom w:val="single" w:sz="4" w:space="0" w:color="auto"/>
            </w:tcBorders>
            <w:vAlign w:val="bottom"/>
          </w:tcPr>
          <w:p w:rsidR="00321226" w:rsidRPr="00AD56E9" w:rsidRDefault="00321226" w:rsidP="00BB0D0A">
            <w:pPr>
              <w:ind w:firstLine="105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:rsidR="00321226" w:rsidRPr="00AD56E9" w:rsidRDefault="00321226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16 396 898,1 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321226" w:rsidRPr="00AD56E9" w:rsidRDefault="00321226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2 313 237,7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napToGrid w:val="0"/>
                <w:sz w:val="14"/>
                <w:szCs w:val="14"/>
              </w:rPr>
              <w:t>90,6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:rsidR="00321226" w:rsidRPr="00AD56E9" w:rsidRDefault="00321226" w:rsidP="00BB0D0A">
            <w:pPr>
              <w:pStyle w:val="af0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napToGrid w:val="0"/>
                <w:sz w:val="14"/>
                <w:szCs w:val="14"/>
              </w:rPr>
              <w:t>94,0</w:t>
            </w:r>
          </w:p>
        </w:tc>
      </w:tr>
    </w:tbl>
    <w:p w:rsidR="007F28C0" w:rsidRPr="0083565C" w:rsidRDefault="007F28C0" w:rsidP="009C08B2">
      <w:pPr>
        <w:pStyle w:val="21"/>
        <w:keepNext w:val="0"/>
        <w:widowControl w:val="0"/>
        <w:rPr>
          <w:rFonts w:asciiTheme="minorHAnsi" w:hAnsiTheme="minorHAnsi" w:cs="Calibri"/>
          <w:sz w:val="20"/>
          <w:lang w:val="en-GB"/>
        </w:rPr>
      </w:pPr>
      <w:r w:rsidRPr="0083565C">
        <w:rPr>
          <w:rFonts w:asciiTheme="minorHAnsi" w:hAnsiTheme="minorHAnsi" w:cs="Calibri"/>
          <w:sz w:val="20"/>
          <w:lang w:val="en-GB"/>
        </w:rPr>
        <w:t>Foreign and mutual</w:t>
      </w:r>
      <w:r w:rsidRPr="0083565C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2642CE" w:rsidRPr="00955FE8" w:rsidRDefault="002642CE" w:rsidP="002642CE">
      <w:pPr>
        <w:pStyle w:val="ab"/>
        <w:spacing w:before="0" w:after="0" w:line="480" w:lineRule="auto"/>
        <w:rPr>
          <w:rFonts w:ascii="Calibri" w:hAnsi="Calibri"/>
          <w:color w:val="000000"/>
          <w:sz w:val="18"/>
          <w:szCs w:val="18"/>
          <w:lang w:val="en-GB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835"/>
      </w:tblGrid>
      <w:tr w:rsidR="002642CE" w:rsidRPr="00213CDA" w:rsidTr="00A06D65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CE" w:rsidRPr="00D16D1C" w:rsidRDefault="002642CE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D16D1C" w:rsidRDefault="002642CE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August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664E8B" w:rsidRDefault="002642CE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-August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42CE" w:rsidRPr="00D16D1C" w:rsidRDefault="002642CE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January-August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B0751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:rsidR="002642CE" w:rsidRPr="00D16D1C" w:rsidRDefault="002642CE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 January-August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B0751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18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2642CE" w:rsidRPr="00A27E07" w:rsidTr="00A06D65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2642CE" w:rsidRPr="00D16D1C" w:rsidRDefault="002642CE" w:rsidP="001D2391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2642CE" w:rsidRPr="00E113F0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55 629,5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2642CE" w:rsidRPr="00E113F0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88,0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2642CE" w:rsidRPr="00E113F0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103,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</w:t>
            </w:r>
          </w:p>
        </w:tc>
      </w:tr>
      <w:tr w:rsidR="002642CE" w:rsidRPr="002116C0" w:rsidTr="00A06D65">
        <w:trPr>
          <w:cantSplit/>
        </w:trPr>
        <w:tc>
          <w:tcPr>
            <w:tcW w:w="2264" w:type="dxa"/>
          </w:tcPr>
          <w:p w:rsidR="002642CE" w:rsidRPr="00D16D1C" w:rsidRDefault="002642CE" w:rsidP="001D2391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2642CE" w:rsidRPr="00E113F0" w:rsidRDefault="002642CE" w:rsidP="001D2391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31 853,6</w:t>
            </w:r>
          </w:p>
        </w:tc>
        <w:tc>
          <w:tcPr>
            <w:tcW w:w="2413" w:type="dxa"/>
            <w:vAlign w:val="bottom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84,3</w:t>
            </w:r>
          </w:p>
        </w:tc>
        <w:tc>
          <w:tcPr>
            <w:tcW w:w="2835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96,1</w:t>
            </w:r>
          </w:p>
        </w:tc>
      </w:tr>
      <w:tr w:rsidR="002642CE" w:rsidRPr="002116C0" w:rsidTr="00A06D65">
        <w:trPr>
          <w:cantSplit/>
        </w:trPr>
        <w:tc>
          <w:tcPr>
            <w:tcW w:w="2264" w:type="dxa"/>
          </w:tcPr>
          <w:p w:rsidR="002642CE" w:rsidRPr="00D16D1C" w:rsidRDefault="002642CE" w:rsidP="001D239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2642CE" w:rsidRPr="00D16D1C" w:rsidRDefault="002642CE" w:rsidP="001D239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5 445,2</w:t>
            </w:r>
          </w:p>
        </w:tc>
        <w:tc>
          <w:tcPr>
            <w:tcW w:w="2413" w:type="dxa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82,6</w:t>
            </w:r>
          </w:p>
        </w:tc>
        <w:tc>
          <w:tcPr>
            <w:tcW w:w="2835" w:type="dxa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106,2</w:t>
            </w:r>
          </w:p>
        </w:tc>
      </w:tr>
      <w:tr w:rsidR="002642CE" w:rsidRPr="00A27E07" w:rsidTr="00A06D65">
        <w:trPr>
          <w:cantSplit/>
        </w:trPr>
        <w:tc>
          <w:tcPr>
            <w:tcW w:w="2264" w:type="dxa"/>
          </w:tcPr>
          <w:p w:rsidR="002642CE" w:rsidRPr="00D16D1C" w:rsidRDefault="002642CE" w:rsidP="001D2391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3 348,0</w:t>
            </w:r>
          </w:p>
        </w:tc>
        <w:tc>
          <w:tcPr>
            <w:tcW w:w="2413" w:type="dxa"/>
            <w:vAlign w:val="bottom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81,4</w:t>
            </w:r>
          </w:p>
        </w:tc>
        <w:tc>
          <w:tcPr>
            <w:tcW w:w="2835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68,0</w:t>
            </w:r>
          </w:p>
        </w:tc>
      </w:tr>
      <w:tr w:rsidR="002642CE" w:rsidRPr="00A27E07" w:rsidTr="00A06D65">
        <w:trPr>
          <w:cantSplit/>
        </w:trPr>
        <w:tc>
          <w:tcPr>
            <w:tcW w:w="2264" w:type="dxa"/>
          </w:tcPr>
          <w:p w:rsidR="002642CE" w:rsidRPr="00D16D1C" w:rsidRDefault="002642CE" w:rsidP="001D2391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26 408,4</w:t>
            </w:r>
          </w:p>
        </w:tc>
        <w:tc>
          <w:tcPr>
            <w:tcW w:w="2413" w:type="dxa"/>
            <w:vAlign w:val="bottom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84,7</w:t>
            </w:r>
          </w:p>
        </w:tc>
        <w:tc>
          <w:tcPr>
            <w:tcW w:w="2835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94,2</w:t>
            </w:r>
          </w:p>
        </w:tc>
      </w:tr>
      <w:tr w:rsidR="002642CE" w:rsidRPr="00A27E07" w:rsidTr="00A06D65">
        <w:trPr>
          <w:cantSplit/>
        </w:trPr>
        <w:tc>
          <w:tcPr>
            <w:tcW w:w="2264" w:type="dxa"/>
          </w:tcPr>
          <w:p w:rsidR="002642CE" w:rsidRPr="00D16D1C" w:rsidRDefault="002642CE" w:rsidP="001D2391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2642CE" w:rsidRPr="00E113F0" w:rsidRDefault="002642CE" w:rsidP="001D2391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3</w:t>
            </w:r>
            <w:r>
              <w:rPr>
                <w:rFonts w:ascii="Calibri" w:hAnsi="Calibri"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775</w:t>
            </w:r>
            <w:r>
              <w:rPr>
                <w:rFonts w:ascii="Calibri" w:hAnsi="Calibri"/>
                <w:bCs/>
                <w:color w:val="000000"/>
                <w:sz w:val="14"/>
                <w:szCs w:val="14"/>
              </w:rPr>
              <w:t>,</w:t>
            </w: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9</w:t>
            </w:r>
          </w:p>
        </w:tc>
        <w:tc>
          <w:tcPr>
            <w:tcW w:w="2413" w:type="dxa"/>
            <w:vAlign w:val="bottom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93,6</w:t>
            </w:r>
          </w:p>
        </w:tc>
        <w:tc>
          <w:tcPr>
            <w:tcW w:w="2835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117,1</w:t>
            </w:r>
          </w:p>
        </w:tc>
      </w:tr>
      <w:tr w:rsidR="002642CE" w:rsidRPr="00A27E07" w:rsidTr="00A06D65">
        <w:trPr>
          <w:cantSplit/>
        </w:trPr>
        <w:tc>
          <w:tcPr>
            <w:tcW w:w="2264" w:type="dxa"/>
          </w:tcPr>
          <w:p w:rsidR="002642CE" w:rsidRPr="00D16D1C" w:rsidRDefault="002642CE" w:rsidP="001D239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2642CE" w:rsidRPr="00D16D1C" w:rsidRDefault="002642CE" w:rsidP="001D2391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9 531,7</w:t>
            </w:r>
          </w:p>
        </w:tc>
        <w:tc>
          <w:tcPr>
            <w:tcW w:w="2413" w:type="dxa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88,8</w:t>
            </w:r>
          </w:p>
        </w:tc>
        <w:tc>
          <w:tcPr>
            <w:tcW w:w="2835" w:type="dxa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103,5</w:t>
            </w:r>
          </w:p>
        </w:tc>
      </w:tr>
      <w:tr w:rsidR="002642CE" w:rsidRPr="00A27E07" w:rsidTr="00A06D65">
        <w:trPr>
          <w:cantSplit/>
        </w:trPr>
        <w:tc>
          <w:tcPr>
            <w:tcW w:w="2264" w:type="dxa"/>
          </w:tcPr>
          <w:p w:rsidR="002642CE" w:rsidRPr="00D16D1C" w:rsidRDefault="002642CE" w:rsidP="001D2391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the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8 679,4</w:t>
            </w:r>
          </w:p>
        </w:tc>
        <w:tc>
          <w:tcPr>
            <w:tcW w:w="2413" w:type="dxa"/>
            <w:vAlign w:val="bottom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90,5</w:t>
            </w:r>
          </w:p>
        </w:tc>
        <w:tc>
          <w:tcPr>
            <w:tcW w:w="2835" w:type="dxa"/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68,0</w:t>
            </w:r>
          </w:p>
        </w:tc>
      </w:tr>
      <w:tr w:rsidR="002642CE" w:rsidRPr="00A27E07" w:rsidTr="00A06D65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2642CE" w:rsidRPr="00D16D1C" w:rsidRDefault="002642CE" w:rsidP="001D2391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14 244,2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2642CE" w:rsidRPr="002C4E2F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642CE" w:rsidRPr="001A5E6D" w:rsidRDefault="002642CE" w:rsidP="001D239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129,5</w:t>
            </w:r>
          </w:p>
        </w:tc>
      </w:tr>
    </w:tbl>
    <w:p w:rsidR="002642CE" w:rsidRDefault="002642CE" w:rsidP="002642CE">
      <w:pPr>
        <w:pStyle w:val="ab"/>
        <w:widowControl w:val="0"/>
        <w:rPr>
          <w:rFonts w:ascii="Calibri" w:hAnsi="Calibri"/>
          <w:noProof/>
          <w:sz w:val="18"/>
          <w:szCs w:val="18"/>
        </w:rPr>
      </w:pPr>
    </w:p>
    <w:p w:rsidR="002642CE" w:rsidRPr="00664E8B" w:rsidRDefault="002642CE" w:rsidP="002642CE">
      <w:pPr>
        <w:pStyle w:val="ab"/>
        <w:widowControl w:val="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lastRenderedPageBreak/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-August</w:t>
      </w:r>
      <w:r w:rsidRPr="00955FE8">
        <w:rPr>
          <w:rFonts w:ascii="Calibri" w:hAnsi="Calibri"/>
          <w:noProof/>
          <w:sz w:val="18"/>
          <w:szCs w:val="18"/>
          <w:lang w:val="en-US"/>
        </w:rPr>
        <w:t xml:space="preserve"> </w:t>
      </w:r>
      <w:r>
        <w:rPr>
          <w:rFonts w:ascii="Calibri" w:hAnsi="Calibri"/>
          <w:noProof/>
          <w:sz w:val="18"/>
          <w:szCs w:val="18"/>
          <w:lang w:val="en-US"/>
        </w:rPr>
        <w:t>20</w:t>
      </w:r>
      <w:r w:rsidRPr="00664E8B">
        <w:rPr>
          <w:rFonts w:ascii="Calibri" w:hAnsi="Calibri"/>
          <w:noProof/>
          <w:sz w:val="18"/>
          <w:szCs w:val="18"/>
          <w:lang w:val="en-US"/>
        </w:rPr>
        <w:t>20</w:t>
      </w:r>
    </w:p>
    <w:p w:rsidR="002642CE" w:rsidRPr="00115D2B" w:rsidRDefault="002642CE" w:rsidP="002642CE">
      <w:pPr>
        <w:pStyle w:val="a0"/>
        <w:tabs>
          <w:tab w:val="left" w:pos="7638"/>
        </w:tabs>
        <w:rPr>
          <w:rFonts w:ascii="Calibri" w:hAnsi="Calibri"/>
          <w:sz w:val="18"/>
          <w:szCs w:val="16"/>
          <w:lang w:val="en-US"/>
        </w:rPr>
      </w:pPr>
      <w:r w:rsidRPr="00115D2B">
        <w:rPr>
          <w:rFonts w:ascii="Calibri" w:hAnsi="Calibri"/>
          <w:sz w:val="22"/>
          <w:lang w:val="en-US"/>
        </w:rPr>
        <w:tab/>
      </w:r>
      <w:proofErr w:type="gramStart"/>
      <w:r w:rsidRPr="00115D2B">
        <w:rPr>
          <w:rFonts w:ascii="Calibri" w:hAnsi="Calibri"/>
          <w:sz w:val="18"/>
          <w:szCs w:val="16"/>
          <w:lang w:val="en-US"/>
        </w:rPr>
        <w:t>in</w:t>
      </w:r>
      <w:proofErr w:type="gramEnd"/>
      <w:r w:rsidRPr="00115D2B">
        <w:rPr>
          <w:rFonts w:ascii="Calibri" w:hAnsi="Calibri"/>
          <w:sz w:val="18"/>
          <w:szCs w:val="16"/>
          <w:lang w:val="en-US"/>
        </w:rPr>
        <w:t xml:space="preserve"> %</w:t>
      </w:r>
    </w:p>
    <w:p w:rsidR="002642CE" w:rsidRPr="00A27E07" w:rsidRDefault="002642CE" w:rsidP="002642CE">
      <w:pPr>
        <w:pStyle w:val="a0"/>
        <w:ind w:firstLine="0"/>
        <w:jc w:val="center"/>
        <w:rPr>
          <w:rFonts w:ascii="Calibri" w:hAnsi="Calibri"/>
          <w:lang w:val="en-US"/>
        </w:rPr>
      </w:pPr>
      <w:r>
        <w:rPr>
          <w:rFonts w:ascii="Calibri" w:hAnsi="Calibri"/>
          <w:noProof/>
        </w:rPr>
        <w:drawing>
          <wp:inline distT="0" distB="0" distL="0" distR="0">
            <wp:extent cx="4073525" cy="2660015"/>
            <wp:effectExtent l="19050" t="0" r="317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312" t="41437" r="38522" b="22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525" cy="2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2CE" w:rsidRPr="00605DBB" w:rsidRDefault="002642CE" w:rsidP="002642CE">
      <w:pPr>
        <w:pStyle w:val="a0"/>
        <w:rPr>
          <w:rFonts w:ascii="Calibri" w:hAnsi="Calibri"/>
          <w:noProof/>
          <w:lang w:val="en-US"/>
        </w:rPr>
      </w:pPr>
    </w:p>
    <w:p w:rsidR="002642CE" w:rsidRPr="00664E8B" w:rsidRDefault="002642CE" w:rsidP="002642CE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</w:t>
      </w:r>
      <w:r>
        <w:rPr>
          <w:rFonts w:ascii="Calibri" w:hAnsi="Calibri"/>
          <w:noProof/>
          <w:sz w:val="18"/>
          <w:szCs w:val="18"/>
          <w:lang w:val="en-US"/>
        </w:rPr>
        <w:t>A</w:t>
      </w:r>
      <w:r w:rsidRPr="00741404">
        <w:rPr>
          <w:rFonts w:ascii="Calibri" w:hAnsi="Calibri"/>
          <w:b/>
          <w:noProof/>
          <w:sz w:val="18"/>
          <w:szCs w:val="18"/>
          <w:lang w:val="en-US"/>
        </w:rPr>
        <w:t>ugust</w:t>
      </w:r>
      <w:r w:rsidRPr="00955FE8">
        <w:rPr>
          <w:rFonts w:ascii="Calibri" w:hAnsi="Calibri"/>
          <w:b/>
          <w:sz w:val="18"/>
          <w:szCs w:val="18"/>
          <w:lang w:val="en-US"/>
        </w:rPr>
        <w:t xml:space="preserve"> </w:t>
      </w:r>
      <w:r>
        <w:rPr>
          <w:rFonts w:ascii="Calibri" w:hAnsi="Calibri"/>
          <w:b/>
          <w:sz w:val="18"/>
          <w:szCs w:val="18"/>
          <w:lang w:val="en-US"/>
        </w:rPr>
        <w:t>20</w:t>
      </w:r>
      <w:r w:rsidRPr="00664E8B">
        <w:rPr>
          <w:rFonts w:ascii="Calibri" w:hAnsi="Calibri"/>
          <w:b/>
          <w:sz w:val="18"/>
          <w:szCs w:val="18"/>
          <w:lang w:val="en-US"/>
        </w:rPr>
        <w:t>20</w:t>
      </w:r>
    </w:p>
    <w:p w:rsidR="002642CE" w:rsidRPr="00115D2B" w:rsidRDefault="002642CE" w:rsidP="002642CE">
      <w:pPr>
        <w:pStyle w:val="a0"/>
        <w:ind w:left="5760" w:right="-284" w:firstLine="720"/>
        <w:jc w:val="center"/>
        <w:rPr>
          <w:rFonts w:ascii="Calibri" w:hAnsi="Calibri"/>
          <w:sz w:val="18"/>
          <w:szCs w:val="16"/>
          <w:lang w:val="en-US"/>
        </w:rPr>
      </w:pPr>
      <w:proofErr w:type="gramStart"/>
      <w:r w:rsidRPr="00115D2B">
        <w:rPr>
          <w:rFonts w:ascii="Calibri" w:hAnsi="Calibri"/>
          <w:sz w:val="18"/>
          <w:szCs w:val="16"/>
          <w:lang w:val="en-US"/>
        </w:rPr>
        <w:t>in</w:t>
      </w:r>
      <w:proofErr w:type="gramEnd"/>
      <w:r w:rsidRPr="00115D2B">
        <w:rPr>
          <w:rFonts w:ascii="Calibri" w:hAnsi="Calibri"/>
          <w:sz w:val="18"/>
          <w:szCs w:val="16"/>
          <w:lang w:val="en-US"/>
        </w:rPr>
        <w:t xml:space="preserve"> %</w:t>
      </w:r>
    </w:p>
    <w:p w:rsidR="002642CE" w:rsidRPr="00A27E07" w:rsidRDefault="002642CE" w:rsidP="002642CE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  <w:r>
        <w:rPr>
          <w:rFonts w:ascii="Calibri" w:hAnsi="Calibri"/>
          <w:b/>
          <w:noProof/>
          <w:sz w:val="18"/>
          <w:szCs w:val="18"/>
        </w:rPr>
        <w:drawing>
          <wp:inline distT="0" distB="0" distL="0" distR="0">
            <wp:extent cx="4643120" cy="3063875"/>
            <wp:effectExtent l="19050" t="0" r="508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2935" t="32413" r="32735" b="26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306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2CE" w:rsidRPr="005C15C5" w:rsidRDefault="002642CE" w:rsidP="002642CE">
      <w:pPr>
        <w:pStyle w:val="ab"/>
        <w:spacing w:before="0" w:after="0" w:line="480" w:lineRule="auto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>-</w:t>
      </w:r>
      <w:r>
        <w:rPr>
          <w:rFonts w:ascii="Calibri" w:hAnsi="Calibri"/>
          <w:color w:val="000000"/>
          <w:sz w:val="18"/>
          <w:szCs w:val="18"/>
          <w:lang w:val="en-US"/>
        </w:rPr>
        <w:t>August</w:t>
      </w:r>
      <w:r w:rsidRPr="00955FE8"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20</w:t>
      </w:r>
      <w:r w:rsidRPr="00664E8B">
        <w:rPr>
          <w:rFonts w:ascii="Calibri" w:hAnsi="Calibri"/>
          <w:color w:val="000000"/>
          <w:sz w:val="18"/>
          <w:szCs w:val="18"/>
          <w:lang w:val="en-US"/>
        </w:rPr>
        <w:t>20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7"/>
      </w:tblPr>
      <w:tblGrid>
        <w:gridCol w:w="2268"/>
        <w:gridCol w:w="1913"/>
        <w:gridCol w:w="1914"/>
        <w:gridCol w:w="1701"/>
        <w:gridCol w:w="2127"/>
      </w:tblGrid>
      <w:tr w:rsidR="002642CE" w:rsidRPr="00A27E07" w:rsidTr="00A06D65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Million</w:t>
            </w: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As</w:t>
            </w: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% </w:t>
            </w: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2642CE" w:rsidRPr="00A27E07" w:rsidTr="00A06D65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42CE" w:rsidRPr="005C15C5" w:rsidRDefault="002642CE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2642CE" w:rsidRPr="00A27E07" w:rsidTr="00A06D65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</w:pPr>
            <w:r w:rsidRPr="005C15C5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31 853</w:t>
            </w:r>
            <w:r w:rsidRPr="005C15C5">
              <w:rPr>
                <w:rFonts w:asciiTheme="minorHAnsi" w:hAnsiTheme="minorHAnsi" w:cs="Arial CYR"/>
                <w:bCs/>
                <w:sz w:val="14"/>
                <w:szCs w:val="14"/>
              </w:rPr>
              <w:t>,</w:t>
            </w:r>
            <w:r w:rsidRPr="005C15C5">
              <w:rPr>
                <w:rFonts w:asciiTheme="minorHAnsi" w:hAnsiTheme="minorHAnsi" w:cs="Arial CYR"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bCs/>
                <w:sz w:val="14"/>
                <w:szCs w:val="14"/>
              </w:rPr>
              <w:t>23 775,9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2642CE" w:rsidRPr="00A27E07" w:rsidTr="00A06D65">
        <w:trPr>
          <w:cantSplit/>
          <w:trHeight w:val="135"/>
        </w:trPr>
        <w:tc>
          <w:tcPr>
            <w:tcW w:w="2268" w:type="dxa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2642CE" w:rsidRPr="005C15C5" w:rsidRDefault="002642CE" w:rsidP="001D239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2642CE" w:rsidRPr="005C15C5" w:rsidRDefault="002642CE" w:rsidP="001D239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2642CE" w:rsidRPr="005C15C5" w:rsidRDefault="002642CE" w:rsidP="001D239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:rsidR="002642CE" w:rsidRPr="005C15C5" w:rsidRDefault="002642CE" w:rsidP="001D239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2642CE" w:rsidRPr="00A27E07" w:rsidTr="00A06D65">
        <w:trPr>
          <w:cantSplit/>
          <w:trHeight w:val="53"/>
        </w:trPr>
        <w:tc>
          <w:tcPr>
            <w:tcW w:w="2268" w:type="dxa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4,2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2642CE" w:rsidRPr="00A27E07" w:rsidTr="00A06D65">
        <w:trPr>
          <w:cantSplit/>
          <w:trHeight w:val="90"/>
        </w:trPr>
        <w:tc>
          <w:tcPr>
            <w:tcW w:w="2268" w:type="dxa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378,3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</w:tr>
      <w:tr w:rsidR="002642CE" w:rsidRPr="00A27E07" w:rsidTr="00A06D65">
        <w:trPr>
          <w:cantSplit/>
          <w:trHeight w:val="66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24,6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23,1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2642CE" w:rsidRPr="00A27E07" w:rsidTr="00A06D65">
        <w:trPr>
          <w:cantSplit/>
          <w:trHeight w:val="131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6 341,1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3 557,2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19,9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</w:tr>
      <w:tr w:rsidR="002642CE" w:rsidRPr="00A27E07" w:rsidTr="00A06D65">
        <w:trPr>
          <w:cantSplit/>
          <w:trHeight w:val="139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1 177,1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563,9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3,7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</w:tr>
      <w:tr w:rsidR="002642CE" w:rsidRPr="00A27E07" w:rsidTr="00A06D65">
        <w:trPr>
          <w:cantSplit/>
          <w:trHeight w:val="137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155,1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1 043,7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</w:tr>
      <w:tr w:rsidR="002642CE" w:rsidRPr="00A27E07" w:rsidTr="00A06D65">
        <w:trPr>
          <w:cantSplit/>
          <w:trHeight w:val="137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944,2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14,4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2642CE" w:rsidRPr="00A27E07" w:rsidTr="00A06D65">
        <w:trPr>
          <w:cantSplit/>
          <w:trHeight w:val="175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87,0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67,6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2642CE" w:rsidRPr="00A27E07" w:rsidTr="00A06D65">
        <w:trPr>
          <w:cantSplit/>
          <w:trHeight w:val="130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4 649,8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607,2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14,6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</w:tr>
      <w:tr w:rsidR="002642CE" w:rsidRPr="00A27E07" w:rsidTr="00A06D65">
        <w:trPr>
          <w:cantSplit/>
          <w:trHeight w:val="81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600,4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337,0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</w:tr>
      <w:tr w:rsidR="002642CE" w:rsidRPr="00A27E07" w:rsidTr="00A06D65">
        <w:trPr>
          <w:cantSplit/>
          <w:trHeight w:val="136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338,7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150,5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2642CE" w:rsidRPr="00A27E07" w:rsidTr="00A06D65">
        <w:trPr>
          <w:cantSplit/>
          <w:trHeight w:val="141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2 087,4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142,2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6,6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2642CE" w:rsidRPr="00A27E07" w:rsidTr="00A06D65">
        <w:trPr>
          <w:cantSplit/>
          <w:trHeight w:val="53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743,8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3 623,7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2,3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15,2</w:t>
            </w:r>
          </w:p>
        </w:tc>
      </w:tr>
      <w:tr w:rsidR="002642CE" w:rsidRPr="00A27E07" w:rsidTr="00A06D65">
        <w:trPr>
          <w:cantSplit/>
          <w:trHeight w:val="53"/>
        </w:trPr>
        <w:tc>
          <w:tcPr>
            <w:tcW w:w="2268" w:type="dxa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831,9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52,6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</w:tr>
      <w:tr w:rsidR="002642CE" w:rsidRPr="00A27E07" w:rsidTr="00A06D65">
        <w:trPr>
          <w:cantSplit/>
          <w:trHeight w:val="133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2 963,0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8 146,4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9,3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34,3</w:t>
            </w:r>
          </w:p>
        </w:tc>
      </w:tr>
      <w:tr w:rsidR="002642CE" w:rsidRPr="00A27E07" w:rsidTr="00A06D65">
        <w:trPr>
          <w:cantSplit/>
          <w:trHeight w:val="179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619,1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132,1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2642CE" w:rsidRPr="00A27E07" w:rsidTr="00A06D65">
        <w:trPr>
          <w:cantSplit/>
          <w:trHeight w:val="140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1 052,4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2642CE" w:rsidRPr="00A27E07" w:rsidTr="00A06D65">
        <w:trPr>
          <w:cantSplit/>
          <w:trHeight w:val="53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1 482,2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574,4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</w:tr>
      <w:tr w:rsidR="002642CE" w:rsidRPr="00A27E07" w:rsidTr="00A06D65">
        <w:trPr>
          <w:cantSplit/>
          <w:trHeight w:val="128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281,4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228,1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</w:tr>
      <w:tr w:rsidR="002642CE" w:rsidRPr="00A27E07" w:rsidTr="00A06D65">
        <w:trPr>
          <w:cantSplit/>
          <w:trHeight w:val="66"/>
        </w:trPr>
        <w:tc>
          <w:tcPr>
            <w:tcW w:w="2268" w:type="dxa"/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USA</w:t>
            </w:r>
          </w:p>
        </w:tc>
        <w:tc>
          <w:tcPr>
            <w:tcW w:w="1913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390,6</w:t>
            </w:r>
          </w:p>
        </w:tc>
        <w:tc>
          <w:tcPr>
            <w:tcW w:w="1914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743,3</w:t>
            </w:r>
          </w:p>
        </w:tc>
        <w:tc>
          <w:tcPr>
            <w:tcW w:w="1701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2127" w:type="dxa"/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</w:tr>
      <w:tr w:rsidR="002642CE" w:rsidRPr="00A27E07" w:rsidTr="00A06D65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2642CE" w:rsidRPr="005C15C5" w:rsidRDefault="002642CE" w:rsidP="002642CE">
            <w:pPr>
              <w:ind w:left="-56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C15C5">
              <w:rPr>
                <w:rFonts w:asciiTheme="minorHAnsi" w:hAnsiTheme="minorHAns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1 239,4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487,7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2642CE" w:rsidRPr="005C15C5" w:rsidRDefault="002642CE" w:rsidP="001D239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5C15C5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</w:tr>
    </w:tbl>
    <w:p w:rsidR="00003EDC" w:rsidRPr="00AD56E9" w:rsidRDefault="00A03650" w:rsidP="00C26B2C">
      <w:pPr>
        <w:pStyle w:val="21"/>
        <w:keepNext w:val="0"/>
        <w:widowControl w:val="0"/>
        <w:rPr>
          <w:rFonts w:asciiTheme="minorHAnsi" w:hAnsiTheme="minorHAnsi" w:cs="Calibri"/>
          <w:sz w:val="20"/>
          <w:lang w:val="en-US"/>
        </w:rPr>
      </w:pPr>
      <w:r w:rsidRPr="00AD56E9">
        <w:rPr>
          <w:rFonts w:asciiTheme="minorHAnsi" w:hAnsiTheme="minorHAnsi" w:cs="Calibri"/>
          <w:sz w:val="20"/>
          <w:lang w:val="en-GB"/>
        </w:rPr>
        <w:t>Agriculture, forestry</w:t>
      </w:r>
      <w:r w:rsidR="00285563" w:rsidRPr="00AD56E9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AD56E9">
        <w:rPr>
          <w:rFonts w:asciiTheme="minorHAnsi" w:hAnsiTheme="minorHAnsi"/>
          <w:sz w:val="20"/>
          <w:lang w:val="en-US"/>
        </w:rPr>
        <w:t>hunting</w:t>
      </w:r>
      <w:r w:rsidRPr="00AD56E9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124EDA" w:rsidRPr="00AD56E9" w:rsidRDefault="00124EDA" w:rsidP="00124EDA">
      <w:pPr>
        <w:pStyle w:val="ab"/>
        <w:spacing w:before="0" w:after="0" w:line="360" w:lineRule="auto"/>
        <w:rPr>
          <w:rFonts w:asciiTheme="minorHAnsi" w:hAnsiTheme="minorHAnsi" w:cs="Arial"/>
          <w:color w:val="000000"/>
          <w:sz w:val="18"/>
          <w:szCs w:val="18"/>
          <w:lang w:val="en-GB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124EDA" w:rsidRPr="00213CDA" w:rsidTr="00BB0D0A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124EDA" w:rsidRPr="00AD56E9" w:rsidTr="00BB0D0A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EDA" w:rsidRPr="00AD56E9" w:rsidRDefault="00124EDA" w:rsidP="00BB0D0A">
            <w:pPr>
              <w:pStyle w:val="af0"/>
              <w:ind w:firstLine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2020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EDA" w:rsidRPr="00AD56E9" w:rsidRDefault="00124EDA" w:rsidP="00BB0D0A">
            <w:pPr>
              <w:pStyle w:val="af0"/>
              <w:ind w:firstLine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2020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2020</w:t>
            </w:r>
          </w:p>
        </w:tc>
      </w:tr>
      <w:tr w:rsidR="00124EDA" w:rsidRPr="00AD56E9" w:rsidTr="00BB0D0A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,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1 999,0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4 417,9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105,1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105,0</w:t>
            </w:r>
          </w:p>
        </w:tc>
      </w:tr>
      <w:tr w:rsidR="00124EDA" w:rsidRPr="00AD56E9" w:rsidTr="00BB0D0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pStyle w:val="a9"/>
              <w:ind w:left="24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</w:p>
        </w:tc>
      </w:tr>
      <w:tr w:rsidR="00124EDA" w:rsidRPr="00AD56E9" w:rsidTr="00BB0D0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pStyle w:val="a9"/>
              <w:ind w:left="24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1 886,7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103,3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102,7</w:t>
            </w:r>
          </w:p>
        </w:tc>
      </w:tr>
      <w:tr w:rsidR="00124EDA" w:rsidRPr="00AD56E9" w:rsidTr="00BB0D0A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pStyle w:val="a9"/>
              <w:ind w:left="24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1 739,5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2 501,8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105,4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107,0</w:t>
            </w:r>
          </w:p>
        </w:tc>
      </w:tr>
      <w:tr w:rsidR="00124EDA" w:rsidRPr="00AD56E9" w:rsidTr="00BB0D0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pStyle w:val="a9"/>
              <w:ind w:left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124EDA" w:rsidRPr="00AD56E9" w:rsidTr="00BB0D0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9"/>
              <w:ind w:left="247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0,8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124EDA" w:rsidRPr="00AD56E9" w:rsidTr="00BB0D0A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9"/>
              <w:ind w:left="247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11,3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  <w:tr w:rsidR="00124EDA" w:rsidRPr="00AD56E9" w:rsidTr="00BB0D0A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pStyle w:val="a9"/>
              <w:ind w:left="247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7,9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4EDA" w:rsidRPr="00AD56E9" w:rsidRDefault="00124EDA" w:rsidP="00BB0D0A">
            <w:pPr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100,0</w:t>
            </w:r>
          </w:p>
        </w:tc>
      </w:tr>
    </w:tbl>
    <w:p w:rsidR="00124EDA" w:rsidRPr="00AD56E9" w:rsidRDefault="00124EDA" w:rsidP="00B04D4D">
      <w:pPr>
        <w:pStyle w:val="3"/>
        <w:keepNext w:val="0"/>
        <w:widowControl w:val="0"/>
        <w:jc w:val="center"/>
        <w:rPr>
          <w:rFonts w:asciiTheme="minorHAnsi" w:hAnsiTheme="minorHAnsi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/>
          <w:color w:val="000000"/>
          <w:sz w:val="18"/>
          <w:szCs w:val="18"/>
          <w:lang w:val="en-US"/>
        </w:rPr>
        <w:t>Production of main livestock in January-September 2020</w:t>
      </w:r>
    </w:p>
    <w:p w:rsidR="00124EDA" w:rsidRPr="00AD56E9" w:rsidRDefault="00124EDA" w:rsidP="00124EDA">
      <w:pPr>
        <w:ind w:firstLine="0"/>
        <w:jc w:val="center"/>
        <w:rPr>
          <w:rFonts w:asciiTheme="minorHAnsi" w:hAnsiTheme="minorHAnsi"/>
          <w:noProof/>
          <w:color w:val="000000"/>
        </w:rPr>
      </w:pPr>
      <w:r w:rsidRPr="00AD56E9">
        <w:rPr>
          <w:rFonts w:asciiTheme="minorHAnsi" w:hAnsiTheme="minorHAnsi"/>
          <w:noProof/>
        </w:rPr>
        <w:drawing>
          <wp:inline distT="0" distB="0" distL="0" distR="0">
            <wp:extent cx="4999355" cy="2992755"/>
            <wp:effectExtent l="0" t="0" r="0" b="0"/>
            <wp:docPr id="1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3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 l="-20181" t="-24544" r="-19456" b="-19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55" cy="299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EDA" w:rsidRPr="00AD56E9" w:rsidRDefault="00124EDA" w:rsidP="00124EDA">
      <w:pPr>
        <w:pStyle w:val="ab"/>
        <w:spacing w:before="0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Number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 xml:space="preserve"> 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 xml:space="preserve">of livestock and poultry for </w:t>
      </w:r>
      <w:r w:rsidRPr="00AD56E9">
        <w:rPr>
          <w:rFonts w:asciiTheme="minorHAnsi" w:hAnsiTheme="minorHAnsi"/>
          <w:color w:val="000000"/>
          <w:sz w:val="18"/>
          <w:szCs w:val="18"/>
          <w:lang w:val="en-US"/>
        </w:rPr>
        <w:t xml:space="preserve">October 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1, 2020</w:t>
      </w:r>
    </w:p>
    <w:tbl>
      <w:tblPr>
        <w:tblW w:w="10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124EDA" w:rsidRPr="00AD56E9" w:rsidTr="00B04D4D">
        <w:trPr>
          <w:trHeight w:val="187"/>
        </w:trPr>
        <w:tc>
          <w:tcPr>
            <w:tcW w:w="1560" w:type="dxa"/>
            <w:vMerge w:val="restart"/>
            <w:tcBorders>
              <w:left w:val="nil"/>
            </w:tcBorders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124EDA" w:rsidRPr="00AD56E9" w:rsidRDefault="00124EDA" w:rsidP="00B04D4D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right w:val="nil"/>
            </w:tcBorders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Of which</w:t>
            </w:r>
          </w:p>
        </w:tc>
      </w:tr>
      <w:tr w:rsidR="00124EDA" w:rsidRPr="00AD56E9" w:rsidTr="00B04D4D">
        <w:trPr>
          <w:trHeight w:val="112"/>
        </w:trPr>
        <w:tc>
          <w:tcPr>
            <w:tcW w:w="1560" w:type="dxa"/>
            <w:vMerge/>
            <w:tcBorders>
              <w:left w:val="nil"/>
            </w:tcBorders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24EDA" w:rsidRPr="00AD56E9" w:rsidRDefault="00124EDA" w:rsidP="00B04D4D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right w:val="nil"/>
            </w:tcBorders>
            <w:vAlign w:val="center"/>
          </w:tcPr>
          <w:p w:rsidR="00124EDA" w:rsidRPr="00AD56E9" w:rsidRDefault="00124EDA" w:rsidP="00B04D4D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households</w:t>
            </w:r>
          </w:p>
        </w:tc>
      </w:tr>
      <w:tr w:rsidR="00124EDA" w:rsidRPr="00AD56E9" w:rsidTr="00B04D4D">
        <w:trPr>
          <w:trHeight w:val="309"/>
        </w:trPr>
        <w:tc>
          <w:tcPr>
            <w:tcW w:w="1560" w:type="dxa"/>
            <w:vMerge/>
            <w:tcBorders>
              <w:left w:val="nil"/>
              <w:bottom w:val="single" w:sz="4" w:space="0" w:color="auto"/>
            </w:tcBorders>
          </w:tcPr>
          <w:p w:rsidR="00124EDA" w:rsidRPr="00AD56E9" w:rsidRDefault="00124EDA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24EDA" w:rsidRPr="00AD56E9" w:rsidRDefault="00124EDA" w:rsidP="00B04D4D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</w:t>
            </w:r>
            <w:r w:rsidRPr="00AD56E9">
              <w:rPr>
                <w:rFonts w:asciiTheme="minorHAnsi" w:hAnsiTheme="minorHAns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kk-KZ"/>
              </w:rPr>
              <w:t>10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24EDA" w:rsidRPr="00AD56E9" w:rsidRDefault="00124EDA" w:rsidP="00B04D4D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as % to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br/>
              <w:t>01.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kk-KZ"/>
              </w:rPr>
              <w:t>10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.2019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kk-KZ"/>
              </w:rPr>
              <w:t>10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.2019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as % to 01.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kk-KZ"/>
              </w:rPr>
              <w:t>10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.2019</w:t>
            </w:r>
          </w:p>
        </w:tc>
      </w:tr>
      <w:tr w:rsidR="00124EDA" w:rsidRPr="00AD56E9" w:rsidTr="00BB0D0A">
        <w:trPr>
          <w:trHeight w:val="42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  <w:lang w:val="en-US"/>
              </w:rPr>
              <w:t>8178,4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  <w:lang w:val="en-US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  <w:lang w:val="en-US"/>
              </w:rPr>
              <w:t>771,</w:t>
            </w: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105,4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3011,9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108,6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4394,7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102,6</w:t>
            </w:r>
          </w:p>
        </w:tc>
      </w:tr>
      <w:tr w:rsidR="00124EDA" w:rsidRPr="00AD56E9" w:rsidTr="00BB0D0A">
        <w:trPr>
          <w:trHeight w:val="13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 xml:space="preserve">  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4028,3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1553,5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110,4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2193,0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104,2</w:t>
            </w:r>
          </w:p>
        </w:tc>
      </w:tr>
      <w:tr w:rsidR="00124EDA" w:rsidRPr="00AD56E9" w:rsidTr="00BB0D0A">
        <w:trPr>
          <w:trHeight w:val="5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19536,8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110,9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8437,1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105,8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10074,6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101,0</w:t>
            </w:r>
          </w:p>
        </w:tc>
      </w:tr>
      <w:tr w:rsidR="00124EDA" w:rsidRPr="00AD56E9" w:rsidTr="00BB0D0A">
        <w:trPr>
          <w:trHeight w:val="5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2517,0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122,5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805,9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102,1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1688,0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99,7</w:t>
            </w:r>
          </w:p>
        </w:tc>
      </w:tr>
      <w:tr w:rsidR="00124EDA" w:rsidRPr="00AD56E9" w:rsidTr="00BB0D0A">
        <w:trPr>
          <w:trHeight w:val="6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962,8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101,2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95,0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102,8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618,7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99,4</w:t>
            </w:r>
          </w:p>
        </w:tc>
      </w:tr>
      <w:tr w:rsidR="00124EDA" w:rsidRPr="00AD56E9" w:rsidTr="00BB0D0A">
        <w:trPr>
          <w:trHeight w:val="5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3088,9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107,7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1478,3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112,2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1411,3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106,3</w:t>
            </w:r>
          </w:p>
        </w:tc>
      </w:tr>
      <w:tr w:rsidR="00124EDA" w:rsidRPr="00AD56E9" w:rsidTr="00BB0D0A">
        <w:trPr>
          <w:trHeight w:val="8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234,1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107,3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98,2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109,3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119,1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102,8</w:t>
            </w:r>
          </w:p>
        </w:tc>
      </w:tr>
      <w:tr w:rsidR="00124EDA" w:rsidRPr="00AD56E9" w:rsidTr="00BB0D0A">
        <w:trPr>
          <w:trHeight w:val="52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pStyle w:val="af0"/>
              <w:jc w:val="left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46064,2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30897,4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95,1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630,6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106,0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14536,3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4EDA" w:rsidRPr="00AD56E9" w:rsidRDefault="00124EDA" w:rsidP="00BB0D0A">
            <w:pPr>
              <w:ind w:firstLine="0"/>
              <w:jc w:val="right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bCs/>
                <w:sz w:val="14"/>
                <w:szCs w:val="14"/>
              </w:rPr>
              <w:t>101,6</w:t>
            </w:r>
          </w:p>
        </w:tc>
      </w:tr>
    </w:tbl>
    <w:p w:rsidR="001863FD" w:rsidRPr="0083565C" w:rsidRDefault="001863FD" w:rsidP="00181C65">
      <w:pPr>
        <w:pStyle w:val="21"/>
        <w:keepNext w:val="0"/>
        <w:widowControl w:val="0"/>
        <w:spacing w:before="120"/>
        <w:rPr>
          <w:rFonts w:asciiTheme="minorHAnsi" w:hAnsiTheme="minorHAnsi" w:cs="Calibri"/>
          <w:sz w:val="20"/>
          <w:lang w:val="en-GB"/>
        </w:rPr>
      </w:pPr>
      <w:r w:rsidRPr="0083565C">
        <w:rPr>
          <w:rFonts w:asciiTheme="minorHAnsi" w:hAnsiTheme="minorHAnsi" w:cs="Calibri"/>
          <w:sz w:val="20"/>
          <w:lang w:val="en-GB"/>
        </w:rPr>
        <w:t>Industrial production statistics</w:t>
      </w:r>
    </w:p>
    <w:bookmarkEnd w:id="0"/>
    <w:p w:rsidR="0083565C" w:rsidRPr="00CB5EBE" w:rsidRDefault="0083565C" w:rsidP="00181C65">
      <w:pPr>
        <w:pStyle w:val="ab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410"/>
      </w:tblGrid>
      <w:tr w:rsidR="0083565C" w:rsidRPr="00213CDA" w:rsidTr="001D239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83565C" w:rsidRPr="00CB5EBE" w:rsidTr="001D2391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September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 w:rsidRPr="00F229DE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83565C" w:rsidRPr="00CB5EBE" w:rsidTr="001D2391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83565C" w:rsidRPr="00CB5EBE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83565C" w:rsidRPr="009A4D82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E7CD6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83565C" w:rsidRPr="00CB5EBE" w:rsidTr="001D2391">
        <w:trPr>
          <w:cantSplit/>
          <w:trHeight w:val="161"/>
        </w:trPr>
        <w:tc>
          <w:tcPr>
            <w:tcW w:w="3828" w:type="dxa"/>
          </w:tcPr>
          <w:p w:rsidR="0083565C" w:rsidRPr="00CB5EBE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985" w:type="dxa"/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  <w:tc>
          <w:tcPr>
            <w:tcW w:w="2410" w:type="dxa"/>
            <w:vAlign w:val="bottom"/>
          </w:tcPr>
          <w:p w:rsidR="0083565C" w:rsidRPr="00F3293D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E7CD6">
              <w:rPr>
                <w:rFonts w:ascii="Calibri" w:hAnsi="Calibri" w:cs="Calibri"/>
                <w:sz w:val="14"/>
                <w:szCs w:val="14"/>
              </w:rPr>
              <w:t>44,7</w:t>
            </w:r>
          </w:p>
        </w:tc>
      </w:tr>
      <w:tr w:rsidR="0083565C" w:rsidRPr="00CB5EBE" w:rsidTr="001D2391">
        <w:trPr>
          <w:cantSplit/>
          <w:trHeight w:val="125"/>
        </w:trPr>
        <w:tc>
          <w:tcPr>
            <w:tcW w:w="3828" w:type="dxa"/>
          </w:tcPr>
          <w:p w:rsidR="0083565C" w:rsidRPr="00CB5EBE" w:rsidRDefault="0083565C" w:rsidP="001D239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985" w:type="dxa"/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2410" w:type="dxa"/>
            <w:vAlign w:val="bottom"/>
          </w:tcPr>
          <w:p w:rsidR="0083565C" w:rsidRPr="00F3293D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E7CD6">
              <w:rPr>
                <w:rFonts w:ascii="Calibri" w:hAnsi="Calibri" w:cs="Calibri"/>
                <w:sz w:val="14"/>
                <w:szCs w:val="14"/>
              </w:rPr>
              <w:t>48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83565C" w:rsidRPr="00CB5EBE" w:rsidTr="001D2391">
        <w:trPr>
          <w:cantSplit/>
        </w:trPr>
        <w:tc>
          <w:tcPr>
            <w:tcW w:w="3828" w:type="dxa"/>
          </w:tcPr>
          <w:p w:rsidR="0083565C" w:rsidRPr="00CB5EBE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985" w:type="dxa"/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410" w:type="dxa"/>
            <w:vAlign w:val="bottom"/>
          </w:tcPr>
          <w:p w:rsidR="0083565C" w:rsidRPr="009A4D82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E7CD6">
              <w:rPr>
                <w:rFonts w:ascii="Calibri" w:hAnsi="Calibri" w:cs="Calibri"/>
                <w:sz w:val="14"/>
                <w:szCs w:val="14"/>
              </w:rPr>
              <w:t>6,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</w:tr>
      <w:tr w:rsidR="0083565C" w:rsidRPr="00CB5EBE" w:rsidTr="001D2391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83565C" w:rsidRPr="00CB5EBE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83565C" w:rsidRPr="009A4D82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E7CD6">
              <w:rPr>
                <w:rFonts w:ascii="Calibri" w:hAnsi="Calibri" w:cs="Calibri"/>
                <w:sz w:val="14"/>
                <w:szCs w:val="14"/>
              </w:rPr>
              <w:t>1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</w:tbl>
    <w:p w:rsidR="0083565C" w:rsidRPr="00CB5EBE" w:rsidRDefault="0083565C" w:rsidP="00421CB6">
      <w:pPr>
        <w:pStyle w:val="ab"/>
        <w:widowControl w:val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lastRenderedPageBreak/>
        <w:t>Industrial output by economic activities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843"/>
      </w:tblGrid>
      <w:tr w:rsidR="0083565C" w:rsidRPr="00CB5EBE" w:rsidTr="001D2391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83565C" w:rsidRPr="00CB5EBE" w:rsidTr="001D2391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Septembe</w:t>
            </w:r>
            <w:r w:rsidRPr="00A00602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 w:rsidRPr="00B215E6">
              <w:rPr>
                <w:lang w:val="en-US"/>
              </w:rPr>
              <w:t xml:space="preserve">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565C" w:rsidRPr="00CB5EBE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215E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83565C" w:rsidRPr="00A47FF0" w:rsidTr="001D2391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19 087 325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2 219 199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83565C" w:rsidRPr="00A47FF0" w:rsidTr="001D2391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8 527 892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919 102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240 532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29 016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83,9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6 036 664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604 329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5 812 702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585 532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88,7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223 963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18 797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1 562 844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195 237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331 629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46 912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1 231 215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148 326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65C" w:rsidRPr="00A47FF0" w:rsidRDefault="0083565C" w:rsidP="001D239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158 035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21 033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130,7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9 157 383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1 165 387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1 404 235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174 888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</w:t>
            </w:r>
            <w:r>
              <w:rPr>
                <w:rFonts w:ascii="Calibri" w:hAnsi="Calibri" w:cs="Calibri"/>
                <w:sz w:val="14"/>
                <w:szCs w:val="14"/>
              </w:rPr>
              <w:t>3</w:t>
            </w:r>
            <w:r w:rsidRPr="00DC06B7">
              <w:rPr>
                <w:rFonts w:ascii="Calibri" w:hAnsi="Calibri" w:cs="Calibri"/>
                <w:sz w:val="14"/>
                <w:szCs w:val="14"/>
              </w:rPr>
              <w:t>,</w:t>
            </w:r>
            <w:r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334 926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35 783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148 963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17 400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54,9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87 105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10 981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565C" w:rsidRPr="00A47FF0" w:rsidRDefault="0083565C" w:rsidP="001D239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47 958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5 242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30 904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4 527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8 243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1 213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210,4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times </w:t>
            </w:r>
            <w:r w:rsidRPr="00DC06B7">
              <w:rPr>
                <w:rFonts w:ascii="Calibri" w:hAnsi="Calibri" w:cs="Calibri"/>
                <w:sz w:val="14"/>
                <w:szCs w:val="14"/>
              </w:rPr>
              <w:t>5</w:t>
            </w:r>
            <w:r>
              <w:rPr>
                <w:rFonts w:ascii="Calibri" w:hAnsi="Calibri" w:cs="Calibri"/>
                <w:sz w:val="14"/>
                <w:szCs w:val="14"/>
              </w:rPr>
              <w:t>,</w:t>
            </w:r>
            <w:r w:rsidRPr="00DC06B7">
              <w:rPr>
                <w:rFonts w:ascii="Calibri" w:hAnsi="Calibri" w:cs="Calibri"/>
                <w:sz w:val="14"/>
                <w:szCs w:val="14"/>
              </w:rPr>
              <w:t>6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</w:tr>
      <w:tr w:rsidR="0083565C" w:rsidRPr="00A47FF0" w:rsidTr="001D2391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16 515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142,9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295,2</w:t>
            </w:r>
          </w:p>
        </w:tc>
      </w:tr>
      <w:tr w:rsidR="0083565C" w:rsidRPr="00A47FF0" w:rsidTr="001D2391">
        <w:trPr>
          <w:cantSplit/>
          <w:trHeight w:val="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59 870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6 011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607 789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71 420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588 525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69 442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352 476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36 496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73,1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93 408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11 930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139,8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185,0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168 260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22 997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77,9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462 614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69 979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3 957 404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505 942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1 187 916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127 411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basic precious and nonferrous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2 757 919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377 340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11 569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179 853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21 380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1 183 488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167 387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computers, electronic and optical 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17 016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3 866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83,0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120 494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15 773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145 116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22 729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155,4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376 387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57 544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149,6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136 222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16 381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192,1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388 253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51 092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28 411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3 492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28 611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2 121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74,5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53,3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1 214 843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112 176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proofErr w:type="gramEnd"/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884 519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97 547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149 659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8 685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180 666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5 944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187 207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22 534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DC06B7" w:rsidRDefault="0083565C" w:rsidP="001D239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C06B7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</w:tbl>
    <w:p w:rsidR="0083565C" w:rsidRPr="00724C92" w:rsidRDefault="0083565C" w:rsidP="001007BE">
      <w:pPr>
        <w:pStyle w:val="ab"/>
        <w:widowControl w:val="0"/>
        <w:spacing w:before="120"/>
        <w:rPr>
          <w:rFonts w:ascii="Calibri" w:hAnsi="Calibri"/>
          <w:color w:val="000000"/>
          <w:sz w:val="18"/>
          <w:szCs w:val="18"/>
          <w:lang w:val="en-GB"/>
        </w:rPr>
      </w:pPr>
      <w:r w:rsidRPr="00724C92">
        <w:rPr>
          <w:rFonts w:ascii="Calibri" w:hAnsi="Calibri"/>
          <w:color w:val="000000"/>
          <w:sz w:val="18"/>
          <w:szCs w:val="18"/>
          <w:lang w:val="en-GB"/>
        </w:rPr>
        <w:t>Production of the most important industrial products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312"/>
      </w:tblGrid>
      <w:tr w:rsidR="0083565C" w:rsidRPr="00A47FF0" w:rsidTr="001D2391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83565C" w:rsidRPr="00A47FF0" w:rsidTr="001D2391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F401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401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F401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September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565C" w:rsidRPr="00A47FF0" w:rsidRDefault="0083565C" w:rsidP="001D2391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401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20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to </w:t>
            </w:r>
            <w:r w:rsidRPr="00F401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201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9</w:t>
            </w:r>
          </w:p>
        </w:tc>
      </w:tr>
      <w:tr w:rsidR="0083565C" w:rsidRPr="00A47FF0" w:rsidTr="001D2391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80 842,1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9 101,2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</w:tr>
      <w:tr w:rsidR="0083565C" w:rsidRPr="00A47FF0" w:rsidTr="001D2391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77 849,2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8 812,5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83565C" w:rsidRPr="00A47FF0" w:rsidTr="001D2391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74 632,6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8 249,0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83565C" w:rsidRPr="00A47FF0" w:rsidTr="001D2391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2 992,9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288,7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80,3</w:t>
            </w:r>
          </w:p>
        </w:tc>
      </w:tr>
      <w:tr w:rsidR="0083565C" w:rsidRPr="00A47FF0" w:rsidTr="001D2391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55 270,7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5 561,6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82,3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9 432,3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821,6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160,9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17 199,4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1 464,4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142,5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24 327,7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2 396,9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82,4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33 610,0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3 958,3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235 581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25 331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132 823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15 554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84 603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9 982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430 662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50 579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17 273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2 543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2 441 265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303 745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66 956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7 418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403 343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26 845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77 583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8 304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43,5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136 172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19 913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83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128,1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15 916,2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2 212,2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130,1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10 289,1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1 418,1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93,3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547 205,8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61 306,6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12 012,5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1 392,5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73,1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78 453,2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11 519,3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144,7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181,1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774E1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z w:val="14"/>
                <w:szCs w:val="14"/>
              </w:rPr>
              <w:t>5 531,6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774E1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z w:val="14"/>
                <w:szCs w:val="14"/>
              </w:rPr>
              <w:t>2 527,7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774E1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times </w:t>
            </w:r>
            <w:r w:rsidRPr="00774E19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774E1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 xml:space="preserve">in times </w:t>
            </w:r>
            <w:r w:rsidRPr="00774E19">
              <w:rPr>
                <w:rFonts w:ascii="Calibri" w:hAnsi="Calibri" w:cs="Calibri"/>
                <w:sz w:val="14"/>
                <w:szCs w:val="14"/>
              </w:rPr>
              <w:t>30,2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3 252,6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380,2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3 529,4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419,5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93,9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1 579,9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185,1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73,4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78 951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9 455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19 941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71,7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193,0</w:t>
            </w:r>
          </w:p>
        </w:tc>
      </w:tr>
      <w:tr w:rsidR="0083565C" w:rsidRPr="00A47FF0" w:rsidTr="001D2391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307 224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14 268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138,7</w:t>
            </w:r>
          </w:p>
        </w:tc>
      </w:tr>
      <w:tr w:rsidR="0083565C" w:rsidRPr="00A47FF0" w:rsidTr="001D2391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146 251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16 612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proofErr w:type="gramStart"/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</w:t>
            </w:r>
            <w:proofErr w:type="gramEnd"/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2 539,5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323,6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59,7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22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56,6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8 353,7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1 174,9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724 240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95 583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2 866 662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353 265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92,2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1 885 214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214 947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171,4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1 642 409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177 109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83565C" w:rsidRPr="00A47FF0" w:rsidTr="001D2391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1 238 606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132 866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237 835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24 881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125,0</w:t>
            </w:r>
          </w:p>
        </w:tc>
      </w:tr>
      <w:tr w:rsidR="0083565C" w:rsidRPr="00A47FF0" w:rsidTr="001D2391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368 247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40 905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z w:val="14"/>
                <w:szCs w:val="14"/>
              </w:rPr>
              <w:t>128,6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1 064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139,1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185,4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1 624 315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266 533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33 624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3 030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45,1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23,9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78 158,5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8 394,0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83565C" w:rsidRPr="00A47FF0" w:rsidTr="001D239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65C" w:rsidRPr="00A47FF0" w:rsidRDefault="0083565C" w:rsidP="001D239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65C" w:rsidRPr="00A47FF0" w:rsidRDefault="0083565C" w:rsidP="001D2391">
            <w:pPr>
              <w:pStyle w:val="af0"/>
              <w:jc w:val="center"/>
              <w:rPr>
                <w:rFonts w:ascii="Calibri" w:hAnsi="Calibri"/>
                <w:snapToGrid w:val="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54 767,8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3 177,4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65C" w:rsidRPr="00C67249" w:rsidRDefault="0083565C" w:rsidP="0075221A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67249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</w:tbl>
    <w:p w:rsidR="002F3952" w:rsidRPr="00AD56E9" w:rsidRDefault="002F3952" w:rsidP="001007BE">
      <w:pPr>
        <w:pStyle w:val="21"/>
        <w:keepNext w:val="0"/>
        <w:widowControl w:val="0"/>
        <w:spacing w:before="12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AD56E9">
        <w:rPr>
          <w:rFonts w:asciiTheme="minorHAnsi" w:hAnsiTheme="minorHAnsi" w:cs="Calibri"/>
          <w:color w:val="000000" w:themeColor="text1"/>
          <w:sz w:val="20"/>
          <w:lang w:val="en-GB"/>
        </w:rPr>
        <w:t>Transport</w:t>
      </w:r>
      <w:r w:rsidR="003A469B" w:rsidRPr="00AD56E9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statistics</w:t>
      </w:r>
    </w:p>
    <w:bookmarkEnd w:id="1"/>
    <w:p w:rsidR="006C7AF8" w:rsidRPr="00AD56E9" w:rsidRDefault="006C7AF8" w:rsidP="001007BE">
      <w:pPr>
        <w:pStyle w:val="ab"/>
        <w:spacing w:before="0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6C7AF8" w:rsidRPr="00AD56E9" w:rsidTr="00D47881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January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t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to January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201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9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426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949,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96,0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220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058,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104,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7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113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780,4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85,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8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92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520,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91,0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500,5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88,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4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39,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66,3</w:t>
            </w:r>
          </w:p>
        </w:tc>
      </w:tr>
      <w:tr w:rsidR="006C7AF8" w:rsidRPr="00AD56E9" w:rsidTr="00D47881">
        <w:trPr>
          <w:cantSplit/>
          <w:trHeight w:val="205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50,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390,4</w:t>
            </w:r>
          </w:p>
        </w:tc>
      </w:tr>
    </w:tbl>
    <w:p w:rsidR="006C7AF8" w:rsidRPr="00AD56E9" w:rsidRDefault="006C7AF8" w:rsidP="006C7AF8">
      <w:pPr>
        <w:pStyle w:val="a4"/>
        <w:spacing w:before="0"/>
        <w:ind w:hanging="567"/>
        <w:rPr>
          <w:rFonts w:asciiTheme="minorHAnsi" w:hAnsiTheme="minorHAnsi" w:cs="Arial"/>
          <w:color w:val="000000"/>
          <w:sz w:val="14"/>
          <w:szCs w:val="14"/>
          <w:lang w:val="en-GB"/>
        </w:rPr>
      </w:pPr>
      <w:r w:rsidRPr="00AD56E9">
        <w:rPr>
          <w:rFonts w:asciiTheme="minorHAnsi" w:hAnsiTheme="minorHAnsi" w:cs="Arial"/>
          <w:color w:val="000000"/>
          <w:sz w:val="14"/>
          <w:szCs w:val="14"/>
          <w:vertAlign w:val="superscript"/>
          <w:lang w:val="en-GB"/>
        </w:rPr>
        <w:t>*</w:t>
      </w:r>
      <w:r w:rsidRPr="00AD56E9">
        <w:rPr>
          <w:rFonts w:asciiTheme="minorHAnsi" w:hAnsiTheme="minorHAns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6C7AF8" w:rsidRPr="00AD56E9" w:rsidRDefault="006C7AF8" w:rsidP="00D47881">
      <w:pPr>
        <w:pStyle w:val="ab"/>
        <w:spacing w:before="120" w:after="0"/>
        <w:rPr>
          <w:rFonts w:asciiTheme="minorHAnsi" w:hAnsiTheme="minorHAnsi" w:cs="Arial"/>
          <w:color w:val="000000"/>
          <w:sz w:val="18"/>
          <w:szCs w:val="18"/>
          <w:lang w:val="en-GB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6C7AF8" w:rsidRPr="00AD56E9" w:rsidTr="00D47881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pStyle w:val="a7"/>
              <w:tabs>
                <w:tab w:val="left" w:pos="889"/>
              </w:tabs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January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</w:tr>
      <w:tr w:rsidR="006C7AF8" w:rsidRPr="00AD56E9" w:rsidTr="00D47881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p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pStyle w:val="a7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to January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201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9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91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003,4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41,5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376,2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47,2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78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531,9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40,8</w:t>
            </w:r>
          </w:p>
        </w:tc>
      </w:tr>
      <w:tr w:rsidR="006C7AF8" w:rsidRPr="00AD56E9" w:rsidTr="00D47881">
        <w:trPr>
          <w:cantSplit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882,6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46,0</w:t>
            </w:r>
          </w:p>
        </w:tc>
      </w:tr>
      <w:tr w:rsidR="006C7AF8" w:rsidRPr="00AD56E9" w:rsidTr="00D47881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74,2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75,1</w:t>
            </w:r>
          </w:p>
        </w:tc>
      </w:tr>
      <w:tr w:rsidR="006C7AF8" w:rsidRPr="00AD56E9" w:rsidTr="00D4788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72,9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59,4</w:t>
            </w:r>
          </w:p>
        </w:tc>
      </w:tr>
      <w:tr w:rsidR="006C7AF8" w:rsidRPr="00AD56E9" w:rsidTr="00D4788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52,6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43,1</w:t>
            </w:r>
          </w:p>
        </w:tc>
      </w:tr>
      <w:tr w:rsidR="006C7AF8" w:rsidRPr="00AD56E9" w:rsidTr="00D4788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12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,3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27,</w:t>
            </w: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9</w:t>
            </w:r>
          </w:p>
        </w:tc>
      </w:tr>
      <w:tr w:rsidR="006C7AF8" w:rsidRPr="00AD56E9" w:rsidTr="00D47881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0,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79,5</w:t>
            </w:r>
          </w:p>
        </w:tc>
      </w:tr>
      <w:tr w:rsidR="006C7AF8" w:rsidRPr="00AD56E9" w:rsidTr="00D47881">
        <w:trPr>
          <w:cantSplit/>
          <w:trHeight w:val="6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6C7AF8" w:rsidRPr="00AD56E9" w:rsidRDefault="006C7AF8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43,4</w:t>
            </w:r>
          </w:p>
        </w:tc>
      </w:tr>
    </w:tbl>
    <w:p w:rsidR="006C7AF8" w:rsidRPr="00AD56E9" w:rsidRDefault="006C7AF8" w:rsidP="006C7AF8">
      <w:pPr>
        <w:pStyle w:val="ab"/>
        <w:spacing w:before="0" w:after="0"/>
        <w:ind w:firstLine="397"/>
        <w:jc w:val="left"/>
        <w:rPr>
          <w:rFonts w:asciiTheme="minorHAnsi" w:hAnsiTheme="minorHAnsi" w:cs="Arial"/>
          <w:b w:val="0"/>
          <w:i/>
          <w:color w:val="000000"/>
          <w:sz w:val="14"/>
          <w:szCs w:val="14"/>
          <w:lang w:val="kk-KZ"/>
        </w:rPr>
      </w:pPr>
      <w:r w:rsidRPr="00AD56E9">
        <w:rPr>
          <w:rFonts w:asciiTheme="minorHAnsi" w:hAnsiTheme="minorHAnsi" w:cs="Arial"/>
          <w:b w:val="0"/>
          <w:i/>
          <w:color w:val="000000"/>
          <w:sz w:val="14"/>
          <w:szCs w:val="14"/>
          <w:vertAlign w:val="superscript"/>
          <w:lang w:val="en-GB"/>
        </w:rPr>
        <w:t>*</w:t>
      </w:r>
      <w:r w:rsidRPr="00AD56E9">
        <w:rPr>
          <w:rFonts w:asciiTheme="minorHAnsi" w:hAnsiTheme="minorHAnsi" w:cs="Arial"/>
          <w:b w:val="0"/>
          <w:i/>
          <w:color w:val="000000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6C7AF8" w:rsidRPr="00AD56E9" w:rsidRDefault="006C7AF8" w:rsidP="00B83E59">
      <w:pPr>
        <w:pStyle w:val="af2"/>
        <w:spacing w:before="120" w:after="80"/>
        <w:ind w:firstLine="0"/>
        <w:jc w:val="center"/>
        <w:rPr>
          <w:rFonts w:asciiTheme="minorHAnsi" w:hAnsiTheme="minorHAnsi"/>
          <w:b/>
          <w:sz w:val="18"/>
          <w:szCs w:val="18"/>
          <w:lang w:val="kk-KZ"/>
        </w:rPr>
      </w:pPr>
      <w:r w:rsidRPr="00AD56E9">
        <w:rPr>
          <w:rFonts w:asciiTheme="minorHAnsi" w:hAnsiTheme="minorHAnsi"/>
          <w:b/>
          <w:sz w:val="18"/>
          <w:szCs w:val="18"/>
          <w:lang w:val="en-US"/>
        </w:rPr>
        <w:t xml:space="preserve">Gross output by industry </w:t>
      </w:r>
      <w:r w:rsidRPr="00AD56E9">
        <w:rPr>
          <w:rFonts w:asciiTheme="minorHAnsi" w:hAnsiTheme="minorHAnsi"/>
          <w:b/>
          <w:sz w:val="18"/>
          <w:szCs w:val="18"/>
          <w:lang w:val="kk-KZ"/>
        </w:rPr>
        <w:t>«</w:t>
      </w:r>
      <w:r w:rsidRPr="00AD56E9">
        <w:rPr>
          <w:rFonts w:asciiTheme="minorHAnsi" w:hAnsiTheme="minorHAnsi"/>
          <w:b/>
          <w:sz w:val="18"/>
          <w:szCs w:val="18"/>
          <w:lang w:val="en-US"/>
        </w:rPr>
        <w:t>Transportation and warehousing</w:t>
      </w:r>
      <w:r w:rsidRPr="00AD56E9">
        <w:rPr>
          <w:rFonts w:asciiTheme="minorHAnsi" w:hAnsiTheme="minorHAns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6C7AF8" w:rsidRPr="00AD56E9" w:rsidTr="00BB0D0A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Gross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output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,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milion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Index of physical volume</w:t>
            </w:r>
          </w:p>
        </w:tc>
      </w:tr>
      <w:tr w:rsidR="006C7AF8" w:rsidRPr="00AD56E9" w:rsidTr="00BB0D0A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January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2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September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to January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-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2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6C7AF8" w:rsidRPr="00AD56E9" w:rsidRDefault="006C7AF8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to September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2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>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19</w:t>
            </w:r>
          </w:p>
        </w:tc>
      </w:tr>
      <w:tr w:rsidR="006C7AF8" w:rsidRPr="00AD56E9" w:rsidTr="00BB0D0A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7AF8" w:rsidRPr="00AD56E9" w:rsidRDefault="006C7AF8" w:rsidP="00BB0D0A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and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5 100 759,4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586 212,7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76,9</w:t>
            </w:r>
          </w:p>
        </w:tc>
      </w:tr>
      <w:tr w:rsidR="006C7AF8" w:rsidRPr="00AD56E9" w:rsidTr="00BB0D0A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AF8" w:rsidRPr="00AD56E9" w:rsidRDefault="006C7AF8" w:rsidP="00B83E59">
            <w:pPr>
              <w:pStyle w:val="a9"/>
              <w:ind w:left="113" w:right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</w:p>
        </w:tc>
      </w:tr>
      <w:tr w:rsidR="006C7AF8" w:rsidRPr="00AD56E9" w:rsidTr="00BB0D0A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6C7AF8" w:rsidRPr="00AD56E9" w:rsidRDefault="006C7AF8" w:rsidP="00BB0D0A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5 071 746,9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582 328,4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76,6</w:t>
            </w:r>
          </w:p>
        </w:tc>
      </w:tr>
      <w:tr w:rsidR="006C7AF8" w:rsidRPr="00AD56E9" w:rsidTr="00BB0D0A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7AF8" w:rsidRPr="00AD56E9" w:rsidRDefault="006C7AF8" w:rsidP="00BB0D0A">
            <w:pPr>
              <w:pStyle w:val="a7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post and courier activities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29 012,5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3 884,3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AF8" w:rsidRPr="00AD56E9" w:rsidRDefault="006C7AF8" w:rsidP="00BB0D0A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118,6</w:t>
            </w:r>
          </w:p>
        </w:tc>
      </w:tr>
    </w:tbl>
    <w:p w:rsidR="008913C5" w:rsidRPr="00AD56E9" w:rsidRDefault="00495559" w:rsidP="00181C65">
      <w:pPr>
        <w:pStyle w:val="3"/>
        <w:keepNext w:val="0"/>
        <w:pageBreakBefore/>
        <w:widowControl w:val="0"/>
        <w:rPr>
          <w:rFonts w:asciiTheme="minorHAnsi" w:hAnsiTheme="minorHAnsi"/>
          <w:sz w:val="20"/>
        </w:rPr>
      </w:pPr>
      <w:r w:rsidRPr="00AD56E9">
        <w:rPr>
          <w:rFonts w:asciiTheme="minorHAnsi" w:hAnsiTheme="minorHAnsi"/>
          <w:sz w:val="20"/>
        </w:rPr>
        <w:lastRenderedPageBreak/>
        <w:t>Finances</w:t>
      </w:r>
      <w:r w:rsidR="00CC3D37" w:rsidRPr="00AD56E9">
        <w:rPr>
          <w:rFonts w:asciiTheme="minorHAnsi" w:hAnsiTheme="minorHAnsi"/>
          <w:sz w:val="20"/>
        </w:rPr>
        <w:t xml:space="preserve"> system</w:t>
      </w:r>
    </w:p>
    <w:p w:rsidR="00B25D65" w:rsidRPr="00AD56E9" w:rsidRDefault="00B25D65" w:rsidP="00421CB6">
      <w:pPr>
        <w:pStyle w:val="31"/>
        <w:spacing w:before="0" w:after="0"/>
        <w:jc w:val="center"/>
        <w:rPr>
          <w:rFonts w:asciiTheme="minorHAnsi" w:hAnsiTheme="minorHAnsi" w:cs="Arial"/>
          <w:sz w:val="18"/>
          <w:szCs w:val="18"/>
          <w:lang w:val="en-GB"/>
        </w:rPr>
      </w:pPr>
      <w:r w:rsidRPr="00AD56E9">
        <w:rPr>
          <w:rFonts w:asciiTheme="minorHAnsi" w:hAnsiTheme="minorHAnsi" w:cs="Arial"/>
          <w:sz w:val="18"/>
          <w:szCs w:val="18"/>
          <w:lang w:val="en-GB"/>
        </w:rPr>
        <w:t>State budget</w:t>
      </w:r>
      <w:r w:rsidRPr="00AD56E9">
        <w:rPr>
          <w:rFonts w:asciiTheme="minorHAnsi" w:hAnsiTheme="minorHAnsi" w:cs="Arial"/>
          <w:sz w:val="18"/>
          <w:szCs w:val="18"/>
          <w:lang w:val="en-US"/>
        </w:rPr>
        <w:t>*</w:t>
      </w:r>
    </w:p>
    <w:p w:rsidR="00B25D65" w:rsidRPr="00AD56E9" w:rsidRDefault="00B25D65" w:rsidP="00B25D65">
      <w:pPr>
        <w:pStyle w:val="a6"/>
        <w:spacing w:after="0"/>
        <w:ind w:left="7200" w:right="254"/>
        <w:rPr>
          <w:rFonts w:asciiTheme="minorHAnsi" w:hAnsiTheme="minorHAnsi" w:cs="Arial"/>
          <w:sz w:val="14"/>
          <w:szCs w:val="14"/>
          <w:lang w:val="kk-KZ"/>
        </w:rPr>
      </w:pPr>
      <w:proofErr w:type="gramStart"/>
      <w:r w:rsidRPr="00AD56E9">
        <w:rPr>
          <w:rFonts w:asciiTheme="minorHAnsi" w:hAnsiTheme="minorHAnsi" w:cs="Arial"/>
          <w:sz w:val="14"/>
          <w:szCs w:val="14"/>
          <w:lang w:val="en-GB"/>
        </w:rPr>
        <w:t>as</w:t>
      </w:r>
      <w:proofErr w:type="gramEnd"/>
      <w:r w:rsidRPr="00AD56E9">
        <w:rPr>
          <w:rFonts w:asciiTheme="minorHAnsi" w:hAnsiTheme="minorHAnsi" w:cs="Arial"/>
          <w:sz w:val="14"/>
          <w:szCs w:val="14"/>
          <w:lang w:val="en-GB"/>
        </w:rPr>
        <w:t xml:space="preserve"> of 01.</w:t>
      </w:r>
      <w:r w:rsidRPr="00AD56E9">
        <w:rPr>
          <w:rFonts w:asciiTheme="minorHAnsi" w:hAnsiTheme="minorHAnsi" w:cs="Arial"/>
          <w:sz w:val="14"/>
          <w:szCs w:val="14"/>
          <w:lang w:val="kk-KZ"/>
        </w:rPr>
        <w:t>09</w:t>
      </w:r>
      <w:r w:rsidRPr="00AD56E9">
        <w:rPr>
          <w:rFonts w:asciiTheme="minorHAnsi" w:hAnsiTheme="minorHAnsi" w:cs="Arial"/>
          <w:sz w:val="14"/>
          <w:szCs w:val="14"/>
          <w:lang w:val="en-GB"/>
        </w:rPr>
        <w:t>.20</w:t>
      </w:r>
      <w:r w:rsidRPr="00AD56E9">
        <w:rPr>
          <w:rFonts w:asciiTheme="minorHAnsi" w:hAnsiTheme="minorHAnsi" w:cs="Arial"/>
          <w:sz w:val="14"/>
          <w:szCs w:val="14"/>
          <w:lang w:val="kk-KZ"/>
        </w:rPr>
        <w:t>20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B25D65" w:rsidRPr="00213CDA" w:rsidTr="00777BE5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B25D65" w:rsidRPr="00AD56E9" w:rsidRDefault="00B25D65" w:rsidP="00777BE5">
            <w:pPr>
              <w:pStyle w:val="a7"/>
              <w:spacing w:line="276" w:lineRule="auto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B25D65" w:rsidRPr="00AD56E9" w:rsidRDefault="00B25D65" w:rsidP="00777BE5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as of 01.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kk-KZ"/>
              </w:rPr>
              <w:t>09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.20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kk-KZ"/>
              </w:rPr>
              <w:t>20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, m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illion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B25D65" w:rsidRPr="00AD56E9" w:rsidRDefault="00B25D65" w:rsidP="00777BE5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B25D65" w:rsidRPr="00AD56E9" w:rsidRDefault="00B25D65" w:rsidP="00777BE5">
            <w:pPr>
              <w:pStyle w:val="a7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B25D65" w:rsidRPr="00AD56E9" w:rsidTr="00777BE5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9 379 380,7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66,7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5 158 312,7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55,0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57,5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283 045,0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135,0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53 023,0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0,6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51,4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3 885 000,0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41,4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81,4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10 291 368,0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60,4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531 196,8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59,7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382 500,3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60,5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605 517,8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61,6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1 952 554,2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19,0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60,5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1 176 904,0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11,4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61,9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2 498 377,3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24,3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63,7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768 654,0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7,5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50,8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310 401,1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59,5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94 220,5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60,9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388 531,6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3,8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58,8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47 292,0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0,5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60,7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629 728,4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56,6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287 314,8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45,2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618 175,2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6,0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77,2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229 396,1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256 550,7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84,9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27 154,6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23,3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283 122,2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</w:t>
            </w:r>
            <w:r w:rsidRPr="00AD56E9">
              <w:rPr>
                <w:rFonts w:asciiTheme="minorHAnsi" w:hAnsiTheme="minorHAns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285 510,7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91,7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2 388,5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153,4</w:t>
            </w:r>
          </w:p>
        </w:tc>
      </w:tr>
      <w:tr w:rsidR="00B25D65" w:rsidRPr="00AD56E9" w:rsidTr="00777BE5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D65" w:rsidRPr="00AD56E9" w:rsidRDefault="00B25D65" w:rsidP="00777BE5">
            <w:pPr>
              <w:pStyle w:val="a9"/>
              <w:rPr>
                <w:rFonts w:asciiTheme="minorHAnsi" w:hAnsiTheme="minorHAnsi" w:cs="Arial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</w:rPr>
              <w:t>Budget deficit (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surplus</w:t>
            </w:r>
            <w:r w:rsidRPr="00AD56E9">
              <w:rPr>
                <w:rFonts w:asciiTheme="minorHAnsi" w:hAnsiTheme="minorHAns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Cs/>
                <w:sz w:val="14"/>
                <w:szCs w:val="14"/>
              </w:rPr>
              <w:t>-1 424 505,6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25D65" w:rsidRPr="00AD56E9" w:rsidRDefault="00B25D65" w:rsidP="00777BE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</w:tbl>
    <w:p w:rsidR="00B25D65" w:rsidRPr="00AD56E9" w:rsidRDefault="00B25D65" w:rsidP="00B25D65">
      <w:pPr>
        <w:pStyle w:val="a4"/>
        <w:spacing w:before="0"/>
        <w:ind w:left="284"/>
        <w:rPr>
          <w:rFonts w:asciiTheme="minorHAnsi" w:hAnsiTheme="minorHAnsi" w:cs="Arial"/>
          <w:sz w:val="18"/>
          <w:szCs w:val="18"/>
          <w:lang w:val="en-GB"/>
        </w:rPr>
      </w:pPr>
      <w:r w:rsidRPr="00AD56E9">
        <w:rPr>
          <w:rFonts w:asciiTheme="minorHAnsi" w:hAnsiTheme="minorHAnsi" w:cs="Arial"/>
          <w:sz w:val="14"/>
          <w:szCs w:val="14"/>
          <w:vertAlign w:val="superscript"/>
          <w:lang w:val="en-GB"/>
        </w:rPr>
        <w:t>*</w:t>
      </w:r>
      <w:r w:rsidRPr="00AD56E9">
        <w:rPr>
          <w:rFonts w:asciiTheme="minorHAnsi" w:hAnsiTheme="minorHAns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AD56E9" w:rsidRDefault="000B4A34" w:rsidP="00B83E59">
      <w:pPr>
        <w:pStyle w:val="3"/>
        <w:keepNext w:val="0"/>
        <w:widowControl w:val="0"/>
        <w:spacing w:before="120"/>
        <w:rPr>
          <w:rFonts w:asciiTheme="minorHAnsi" w:hAnsiTheme="minorHAnsi" w:cs="Calibri"/>
          <w:sz w:val="20"/>
          <w:lang w:val="en-US"/>
        </w:rPr>
      </w:pPr>
      <w:r w:rsidRPr="00AD56E9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AD56E9">
        <w:rPr>
          <w:rFonts w:asciiTheme="minorHAnsi" w:hAnsiTheme="minorHAnsi" w:cs="Calibri"/>
          <w:sz w:val="20"/>
          <w:lang w:val="en-GB"/>
        </w:rPr>
        <w:t xml:space="preserve">credit </w:t>
      </w:r>
      <w:r w:rsidRPr="00AD56E9">
        <w:rPr>
          <w:rFonts w:asciiTheme="minorHAnsi" w:hAnsiTheme="minorHAnsi" w:cs="Calibri"/>
          <w:sz w:val="20"/>
          <w:lang w:val="en-GB"/>
        </w:rPr>
        <w:t>system</w:t>
      </w:r>
    </w:p>
    <w:p w:rsidR="00C35081" w:rsidRPr="00AD56E9" w:rsidRDefault="00C35081" w:rsidP="00B83E59">
      <w:pPr>
        <w:pStyle w:val="ab"/>
        <w:spacing w:before="0" w:after="0"/>
        <w:ind w:left="850"/>
        <w:rPr>
          <w:rFonts w:asciiTheme="minorHAnsi" w:hAnsiTheme="minorHAnsi"/>
          <w:sz w:val="18"/>
          <w:szCs w:val="18"/>
          <w:vertAlign w:val="superscript"/>
          <w:lang w:val="en-US"/>
        </w:rPr>
      </w:pPr>
      <w:bookmarkStart w:id="2" w:name="_Toc506022160"/>
      <w:r w:rsidRPr="00AD56E9">
        <w:rPr>
          <w:rFonts w:asciiTheme="minorHAnsi" w:hAnsiTheme="minorHAnsi"/>
          <w:sz w:val="18"/>
          <w:szCs w:val="18"/>
          <w:lang w:val="en-GB"/>
        </w:rPr>
        <w:t>Money</w:t>
      </w:r>
      <w:r w:rsidRPr="00AD56E9">
        <w:rPr>
          <w:rFonts w:asciiTheme="minorHAnsi" w:hAnsiTheme="minorHAnsi"/>
          <w:sz w:val="18"/>
          <w:szCs w:val="18"/>
          <w:lang w:val="en-US"/>
        </w:rPr>
        <w:t xml:space="preserve"> </w:t>
      </w:r>
      <w:r w:rsidRPr="00AD56E9">
        <w:rPr>
          <w:rFonts w:asciiTheme="minorHAnsi" w:hAnsiTheme="minorHAnsi"/>
          <w:sz w:val="18"/>
          <w:szCs w:val="18"/>
          <w:lang w:val="en-GB"/>
        </w:rPr>
        <w:t>aggregates</w:t>
      </w:r>
      <w:r w:rsidRPr="00AD56E9">
        <w:rPr>
          <w:rFonts w:asciiTheme="minorHAnsi" w:hAnsiTheme="minorHAnsi"/>
          <w:sz w:val="18"/>
          <w:szCs w:val="18"/>
          <w:vertAlign w:val="superscript"/>
          <w:lang w:val="en-US"/>
        </w:rPr>
        <w:t>*</w:t>
      </w:r>
    </w:p>
    <w:p w:rsidR="00C35081" w:rsidRPr="00AD56E9" w:rsidRDefault="00C35081" w:rsidP="00C35081">
      <w:pPr>
        <w:pStyle w:val="a6"/>
        <w:tabs>
          <w:tab w:val="left" w:pos="8222"/>
        </w:tabs>
        <w:spacing w:before="0" w:after="0"/>
        <w:ind w:right="-142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AD56E9">
        <w:rPr>
          <w:rFonts w:asciiTheme="minorHAnsi" w:hAnsiTheme="minorHAnsi"/>
          <w:sz w:val="14"/>
          <w:szCs w:val="14"/>
          <w:lang w:val="en-GB"/>
        </w:rPr>
        <w:t>end</w:t>
      </w:r>
      <w:proofErr w:type="gramEnd"/>
      <w:r w:rsidRPr="00AD56E9">
        <w:rPr>
          <w:rFonts w:asciiTheme="minorHAnsi" w:hAnsiTheme="minorHAnsi"/>
          <w:sz w:val="14"/>
          <w:szCs w:val="14"/>
          <w:lang w:val="en-GB"/>
        </w:rPr>
        <w:t xml:space="preserve"> of the period, billion tenge</w:t>
      </w:r>
    </w:p>
    <w:tbl>
      <w:tblPr>
        <w:tblW w:w="1081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46"/>
        <w:gridCol w:w="709"/>
        <w:gridCol w:w="709"/>
        <w:gridCol w:w="693"/>
        <w:gridCol w:w="725"/>
        <w:gridCol w:w="709"/>
      </w:tblGrid>
      <w:tr w:rsidR="00C35081" w:rsidRPr="00AD56E9" w:rsidTr="00A32A2A">
        <w:trPr>
          <w:cantSplit/>
          <w:trHeight w:val="10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5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C35081" w:rsidRPr="00AD56E9" w:rsidTr="00A32A2A">
        <w:trPr>
          <w:cantSplit/>
          <w:trHeight w:val="7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XII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2 135,0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2 193,2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2 245,9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2 231,5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2 236,2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2 247,7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2 232,9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2 231,0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2 200,9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2 300,5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4" w:type="dxa"/>
            <w:vAlign w:val="bottom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5 507,7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5 402,1</w:t>
            </w:r>
          </w:p>
        </w:tc>
        <w:tc>
          <w:tcPr>
            <w:tcW w:w="850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5 411,5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5 760,7</w:t>
            </w:r>
          </w:p>
        </w:tc>
        <w:tc>
          <w:tcPr>
            <w:tcW w:w="851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5 507,7</w:t>
            </w:r>
          </w:p>
        </w:tc>
        <w:tc>
          <w:tcPr>
            <w:tcW w:w="746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5 599,0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5 576,5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5 568,3</w:t>
            </w:r>
          </w:p>
        </w:tc>
        <w:tc>
          <w:tcPr>
            <w:tcW w:w="693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5 703,3</w:t>
            </w:r>
          </w:p>
        </w:tc>
        <w:tc>
          <w:tcPr>
            <w:tcW w:w="725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5 928,1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14 815,0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14 641,9</w:t>
            </w:r>
          </w:p>
        </w:tc>
        <w:tc>
          <w:tcPr>
            <w:tcW w:w="850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14 587,1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15 132,4</w:t>
            </w:r>
          </w:p>
        </w:tc>
        <w:tc>
          <w:tcPr>
            <w:tcW w:w="851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14 549,4</w:t>
            </w:r>
          </w:p>
        </w:tc>
        <w:tc>
          <w:tcPr>
            <w:tcW w:w="746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14 960,7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14 629,5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15 200,5</w:t>
            </w:r>
          </w:p>
        </w:tc>
        <w:tc>
          <w:tcPr>
            <w:tcW w:w="693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15 612,3</w:t>
            </w:r>
          </w:p>
        </w:tc>
        <w:tc>
          <w:tcPr>
            <w:tcW w:w="725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15 276,0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794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16 054,3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19 720,8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19 401,1</w:t>
            </w:r>
          </w:p>
        </w:tc>
        <w:tc>
          <w:tcPr>
            <w:tcW w:w="850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19 354,0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19 737,4</w:t>
            </w:r>
          </w:p>
        </w:tc>
        <w:tc>
          <w:tcPr>
            <w:tcW w:w="851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19 537,4</w:t>
            </w:r>
          </w:p>
        </w:tc>
        <w:tc>
          <w:tcPr>
            <w:tcW w:w="746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19 899,6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19 782,5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20 341,7</w:t>
            </w:r>
          </w:p>
        </w:tc>
        <w:tc>
          <w:tcPr>
            <w:tcW w:w="693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21 008,3</w:t>
            </w:r>
          </w:p>
        </w:tc>
        <w:tc>
          <w:tcPr>
            <w:tcW w:w="725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20 485,2</w:t>
            </w:r>
          </w:p>
        </w:tc>
        <w:tc>
          <w:tcPr>
            <w:tcW w:w="709" w:type="dxa"/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21 322,1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10,6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68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</w:tr>
    </w:tbl>
    <w:p w:rsidR="00C35081" w:rsidRPr="00AD56E9" w:rsidRDefault="00C35081" w:rsidP="00C35081">
      <w:pPr>
        <w:pStyle w:val="a6"/>
        <w:spacing w:before="0" w:after="0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AD56E9">
        <w:rPr>
          <w:rFonts w:asciiTheme="minorHAnsi" w:hAnsiTheme="minorHAnsi"/>
          <w:sz w:val="14"/>
          <w:szCs w:val="14"/>
        </w:rPr>
        <w:t>С</w:t>
      </w:r>
      <w:proofErr w:type="gramEnd"/>
      <w:r w:rsidRPr="00AD56E9">
        <w:rPr>
          <w:rFonts w:asciiTheme="minorHAnsi" w:hAnsiTheme="minorHAnsi"/>
          <w:sz w:val="14"/>
          <w:szCs w:val="14"/>
        </w:rPr>
        <w:t>o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n</w:t>
        </w:r>
      </w:smartTag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t</w:t>
        </w:r>
      </w:smartTag>
      <w:r w:rsidRPr="00AD56E9">
        <w:rPr>
          <w:rFonts w:asciiTheme="minorHAnsi" w:hAnsiTheme="minorHAnsi"/>
          <w:sz w:val="14"/>
          <w:szCs w:val="14"/>
        </w:rPr>
        <w:t>i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n</w:t>
        </w:r>
      </w:smartTag>
      <w:r w:rsidRPr="00AD56E9">
        <w:rPr>
          <w:rFonts w:asciiTheme="minorHAnsi" w:hAnsiTheme="minorHAnsi"/>
          <w:sz w:val="14"/>
          <w:szCs w:val="14"/>
        </w:rPr>
        <w:t>u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e</w:t>
        </w:r>
      </w:smartTag>
      <w:r w:rsidRPr="00AD56E9">
        <w:rPr>
          <w:rFonts w:asciiTheme="minorHAnsi" w:hAnsiTheme="minorHAnsi"/>
          <w:sz w:val="14"/>
          <w:szCs w:val="14"/>
        </w:rPr>
        <w:t>d</w:t>
      </w:r>
    </w:p>
    <w:tbl>
      <w:tblPr>
        <w:tblW w:w="10796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34"/>
        <w:gridCol w:w="938"/>
        <w:gridCol w:w="1137"/>
        <w:gridCol w:w="1137"/>
        <w:gridCol w:w="1103"/>
        <w:gridCol w:w="1167"/>
        <w:gridCol w:w="1168"/>
        <w:gridCol w:w="1168"/>
      </w:tblGrid>
      <w:tr w:rsidR="00C35081" w:rsidRPr="00AD56E9" w:rsidTr="00777BE5">
        <w:trPr>
          <w:cantSplit/>
          <w:trHeight w:val="128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8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C35081" w:rsidRPr="00AD56E9" w:rsidTr="00777BE5">
        <w:trPr>
          <w:cantSplit/>
          <w:trHeight w:val="96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5081" w:rsidRPr="00AD56E9" w:rsidRDefault="00C35081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331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2 189,8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2 215,1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2 301,3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2 572,9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2 766,4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2 784,1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2 885,3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2 922,6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17"/>
        </w:trPr>
        <w:tc>
          <w:tcPr>
            <w:tcW w:w="1844" w:type="dxa"/>
            <w:vAlign w:val="bottom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1134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93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5 687,7</w:t>
            </w:r>
          </w:p>
        </w:tc>
        <w:tc>
          <w:tcPr>
            <w:tcW w:w="113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6 164,5</w:t>
            </w:r>
          </w:p>
        </w:tc>
        <w:tc>
          <w:tcPr>
            <w:tcW w:w="113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6 251,3</w:t>
            </w:r>
          </w:p>
        </w:tc>
        <w:tc>
          <w:tcPr>
            <w:tcW w:w="1103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6 414,9</w:t>
            </w:r>
          </w:p>
        </w:tc>
        <w:tc>
          <w:tcPr>
            <w:tcW w:w="116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6 640,8</w:t>
            </w:r>
          </w:p>
        </w:tc>
        <w:tc>
          <w:tcPr>
            <w:tcW w:w="116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6 758,2</w:t>
            </w:r>
          </w:p>
        </w:tc>
        <w:tc>
          <w:tcPr>
            <w:tcW w:w="116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6 760,7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7"/>
        </w:trPr>
        <w:tc>
          <w:tcPr>
            <w:tcW w:w="1844" w:type="dxa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1134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15 538,4</w:t>
            </w:r>
          </w:p>
        </w:tc>
        <w:tc>
          <w:tcPr>
            <w:tcW w:w="93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15 507,6</w:t>
            </w:r>
          </w:p>
        </w:tc>
        <w:tc>
          <w:tcPr>
            <w:tcW w:w="113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16 407,1</w:t>
            </w:r>
          </w:p>
        </w:tc>
        <w:tc>
          <w:tcPr>
            <w:tcW w:w="113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16 406,3</w:t>
            </w:r>
          </w:p>
        </w:tc>
        <w:tc>
          <w:tcPr>
            <w:tcW w:w="1103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16 798,0</w:t>
            </w:r>
          </w:p>
        </w:tc>
        <w:tc>
          <w:tcPr>
            <w:tcW w:w="116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17 214,6</w:t>
            </w:r>
          </w:p>
        </w:tc>
        <w:tc>
          <w:tcPr>
            <w:tcW w:w="116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17 930,7</w:t>
            </w:r>
          </w:p>
        </w:tc>
        <w:tc>
          <w:tcPr>
            <w:tcW w:w="116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18 022,5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7"/>
        </w:trPr>
        <w:tc>
          <w:tcPr>
            <w:tcW w:w="1844" w:type="dxa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1134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20 875,8</w:t>
            </w:r>
          </w:p>
        </w:tc>
        <w:tc>
          <w:tcPr>
            <w:tcW w:w="93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20 793,9</w:t>
            </w:r>
          </w:p>
        </w:tc>
        <w:tc>
          <w:tcPr>
            <w:tcW w:w="113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22 577,5</w:t>
            </w:r>
          </w:p>
        </w:tc>
        <w:tc>
          <w:tcPr>
            <w:tcW w:w="113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22 222,6</w:t>
            </w:r>
          </w:p>
        </w:tc>
        <w:tc>
          <w:tcPr>
            <w:tcW w:w="1103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22 438,2</w:t>
            </w:r>
          </w:p>
        </w:tc>
        <w:tc>
          <w:tcPr>
            <w:tcW w:w="1167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22 651,5</w:t>
            </w:r>
          </w:p>
        </w:tc>
        <w:tc>
          <w:tcPr>
            <w:tcW w:w="116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23 570,7</w:t>
            </w:r>
          </w:p>
        </w:tc>
        <w:tc>
          <w:tcPr>
            <w:tcW w:w="1168" w:type="dxa"/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23 603,8</w:t>
            </w:r>
          </w:p>
        </w:tc>
      </w:tr>
      <w:tr w:rsidR="00C35081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777BE5">
            <w:pPr>
              <w:pStyle w:val="a9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10,5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C35081" w:rsidRPr="00AD56E9" w:rsidRDefault="00C35081" w:rsidP="00C35081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</w:tr>
    </w:tbl>
    <w:p w:rsidR="00C35081" w:rsidRPr="00AD56E9" w:rsidRDefault="00C35081" w:rsidP="00C35081">
      <w:pPr>
        <w:pStyle w:val="a4"/>
        <w:spacing w:before="0" w:after="120"/>
        <w:ind w:left="0"/>
        <w:rPr>
          <w:rFonts w:asciiTheme="minorHAnsi" w:hAnsiTheme="minorHAnsi"/>
          <w:sz w:val="14"/>
          <w:szCs w:val="14"/>
          <w:lang w:val="en-US"/>
        </w:rPr>
      </w:pPr>
      <w:r w:rsidRPr="00AD56E9">
        <w:rPr>
          <w:rFonts w:asciiTheme="minorHAnsi" w:hAnsiTheme="minorHAnsi"/>
          <w:sz w:val="14"/>
          <w:szCs w:val="14"/>
          <w:vertAlign w:val="superscript"/>
          <w:lang w:val="en-US"/>
        </w:rPr>
        <w:t>*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 </w:t>
      </w:r>
      <w:r w:rsidRPr="00AD56E9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AD56E9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AD56E9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AD56E9">
        <w:rPr>
          <w:rFonts w:asciiTheme="minorHAnsi" w:hAnsiTheme="minorHAnsi"/>
          <w:sz w:val="14"/>
          <w:szCs w:val="14"/>
          <w:lang w:val="kk-KZ"/>
        </w:rPr>
        <w:t>Kazakhstan</w:t>
      </w:r>
      <w:r w:rsidRPr="00AD56E9">
        <w:rPr>
          <w:rFonts w:asciiTheme="minorHAnsi" w:hAnsiTheme="minorHAnsi"/>
          <w:sz w:val="14"/>
          <w:szCs w:val="14"/>
          <w:lang w:val="en-US"/>
        </w:rPr>
        <w:t>.</w:t>
      </w:r>
    </w:p>
    <w:p w:rsidR="00A32A2A" w:rsidRPr="00AD56E9" w:rsidRDefault="00A32A2A" w:rsidP="00A32A2A">
      <w:pPr>
        <w:pStyle w:val="ab"/>
        <w:tabs>
          <w:tab w:val="left" w:pos="5670"/>
        </w:tabs>
        <w:ind w:left="1080"/>
        <w:rPr>
          <w:rFonts w:asciiTheme="minorHAnsi" w:hAnsiTheme="minorHAnsi"/>
          <w:sz w:val="18"/>
          <w:szCs w:val="18"/>
          <w:vertAlign w:val="superscript"/>
        </w:rPr>
      </w:pPr>
      <w:r w:rsidRPr="00AD56E9">
        <w:rPr>
          <w:rFonts w:asciiTheme="minorHAnsi" w:hAnsiTheme="minorHAnsi"/>
          <w:sz w:val="18"/>
          <w:szCs w:val="18"/>
          <w:lang w:val="en-GB"/>
        </w:rPr>
        <w:t>Population deposits</w:t>
      </w:r>
      <w:r w:rsidRPr="00AD56E9">
        <w:rPr>
          <w:rFonts w:asciiTheme="minorHAnsi" w:hAnsiTheme="minorHAnsi"/>
          <w:sz w:val="18"/>
          <w:szCs w:val="18"/>
          <w:vertAlign w:val="superscript"/>
          <w:lang w:val="en-GB"/>
        </w:rPr>
        <w:t>1)</w:t>
      </w:r>
    </w:p>
    <w:p w:rsidR="00A32A2A" w:rsidRPr="00AD56E9" w:rsidRDefault="00A32A2A" w:rsidP="00A32A2A">
      <w:pPr>
        <w:pStyle w:val="a6"/>
        <w:spacing w:before="0" w:after="0"/>
        <w:ind w:right="-142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AD56E9">
        <w:rPr>
          <w:rFonts w:asciiTheme="minorHAnsi" w:hAnsiTheme="minorHAnsi"/>
          <w:sz w:val="14"/>
          <w:szCs w:val="14"/>
          <w:lang w:val="en-GB"/>
        </w:rPr>
        <w:t>end</w:t>
      </w:r>
      <w:proofErr w:type="gramEnd"/>
      <w:r w:rsidRPr="00AD56E9">
        <w:rPr>
          <w:rFonts w:asciiTheme="minorHAnsi" w:hAnsiTheme="minorHAnsi"/>
          <w:sz w:val="14"/>
          <w:szCs w:val="14"/>
          <w:lang w:val="en-GB"/>
        </w:rPr>
        <w:t xml:space="preserve"> of the period, billion </w:t>
      </w:r>
      <w:r w:rsidRPr="00AD56E9">
        <w:rPr>
          <w:rFonts w:asciiTheme="minorHAnsi" w:hAnsiTheme="minorHAnsi"/>
          <w:sz w:val="14"/>
          <w:szCs w:val="14"/>
          <w:lang w:val="en-US"/>
        </w:rPr>
        <w:t>t</w:t>
      </w:r>
      <w:r w:rsidRPr="00AD56E9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81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25"/>
        <w:gridCol w:w="699"/>
        <w:gridCol w:w="699"/>
        <w:gridCol w:w="699"/>
        <w:gridCol w:w="699"/>
        <w:gridCol w:w="699"/>
        <w:gridCol w:w="699"/>
        <w:gridCol w:w="643"/>
        <w:gridCol w:w="749"/>
        <w:gridCol w:w="752"/>
        <w:gridCol w:w="746"/>
        <w:gridCol w:w="762"/>
      </w:tblGrid>
      <w:tr w:rsidR="00A32A2A" w:rsidRPr="00AD56E9" w:rsidTr="00A32A2A">
        <w:trPr>
          <w:cantSplit/>
          <w:trHeight w:val="8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</w:tr>
      <w:tr w:rsidR="00A32A2A" w:rsidRPr="00AD56E9" w:rsidTr="00A32A2A">
        <w:trPr>
          <w:cantSplit/>
          <w:trHeight w:val="5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AD56E9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8 524,7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8 437,5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8 450,0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8 470,1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8 507,4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8 567,1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8 611,9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8 640,8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8 710,6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8 803,9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8 883,3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9 170,9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6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4 610,7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4 655,3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4 719,3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4 873,4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4 889,3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4 680,2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4 764,1</w:t>
            </w:r>
          </w:p>
        </w:tc>
        <w:tc>
          <w:tcPr>
            <w:tcW w:w="64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4 751,3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4 878,4</w:t>
            </w:r>
          </w:p>
        </w:tc>
        <w:tc>
          <w:tcPr>
            <w:tcW w:w="75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4 991,7</w:t>
            </w:r>
          </w:p>
        </w:tc>
        <w:tc>
          <w:tcPr>
            <w:tcW w:w="74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5 087,2</w:t>
            </w:r>
          </w:p>
        </w:tc>
        <w:tc>
          <w:tcPr>
            <w:tcW w:w="76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5 381,7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3 914,0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3 782,2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3 730,7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3 596,7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3 618,1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3 886,9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3 847,8</w:t>
            </w:r>
          </w:p>
        </w:tc>
        <w:tc>
          <w:tcPr>
            <w:tcW w:w="64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3 889,5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3 832,2</w:t>
            </w:r>
          </w:p>
        </w:tc>
        <w:tc>
          <w:tcPr>
            <w:tcW w:w="75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3 812,2</w:t>
            </w:r>
          </w:p>
        </w:tc>
        <w:tc>
          <w:tcPr>
            <w:tcW w:w="74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3 796,1</w:t>
            </w:r>
          </w:p>
        </w:tc>
        <w:tc>
          <w:tcPr>
            <w:tcW w:w="76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3 789,2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AD56E9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9,5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9,1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9,6</w:t>
            </w:r>
          </w:p>
        </w:tc>
        <w:tc>
          <w:tcPr>
            <w:tcW w:w="64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5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9,1</w:t>
            </w:r>
          </w:p>
        </w:tc>
        <w:tc>
          <w:tcPr>
            <w:tcW w:w="74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76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tcBorders>
              <w:bottom w:val="single" w:sz="4" w:space="0" w:color="auto"/>
            </w:tcBorders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AD56E9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1,5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</w:tr>
    </w:tbl>
    <w:p w:rsidR="00A32A2A" w:rsidRPr="00AD56E9" w:rsidRDefault="00A32A2A" w:rsidP="00A32A2A">
      <w:pPr>
        <w:pStyle w:val="a6"/>
        <w:spacing w:before="0" w:after="0"/>
        <w:rPr>
          <w:rFonts w:asciiTheme="minorHAnsi" w:hAnsiTheme="minorHAnsi"/>
          <w:sz w:val="14"/>
          <w:szCs w:val="14"/>
        </w:rPr>
      </w:pPr>
      <w:r w:rsidRPr="00AD56E9">
        <w:rPr>
          <w:rFonts w:asciiTheme="minorHAnsi" w:hAnsiTheme="minorHAnsi"/>
          <w:sz w:val="14"/>
          <w:szCs w:val="14"/>
          <w:lang w:val="en-US"/>
        </w:rPr>
        <w:t>C</w:t>
      </w:r>
      <w:r w:rsidRPr="00AD56E9">
        <w:rPr>
          <w:rFonts w:asciiTheme="minorHAnsi" w:hAnsiTheme="minorHAnsi"/>
          <w:sz w:val="14"/>
          <w:szCs w:val="14"/>
        </w:rPr>
        <w:t>o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n</w:t>
        </w:r>
      </w:smartTag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t</w:t>
        </w:r>
      </w:smartTag>
      <w:r w:rsidRPr="00AD56E9">
        <w:rPr>
          <w:rFonts w:asciiTheme="minorHAnsi" w:hAnsiTheme="minorHAnsi"/>
          <w:sz w:val="14"/>
          <w:szCs w:val="14"/>
        </w:rPr>
        <w:t>i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n</w:t>
        </w:r>
      </w:smartTag>
      <w:r w:rsidRPr="00AD56E9">
        <w:rPr>
          <w:rFonts w:asciiTheme="minorHAnsi" w:hAnsiTheme="minorHAnsi"/>
          <w:sz w:val="14"/>
          <w:szCs w:val="14"/>
        </w:rPr>
        <w:t>u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e</w:t>
        </w:r>
      </w:smartTag>
      <w:r w:rsidRPr="00AD56E9">
        <w:rPr>
          <w:rFonts w:asciiTheme="minorHAnsi" w:hAnsiTheme="minorHAnsi"/>
          <w:sz w:val="14"/>
          <w:szCs w:val="14"/>
        </w:rPr>
        <w:t>d</w:t>
      </w:r>
    </w:p>
    <w:tbl>
      <w:tblPr>
        <w:tblW w:w="10809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34"/>
        <w:gridCol w:w="1134"/>
        <w:gridCol w:w="1250"/>
        <w:gridCol w:w="1117"/>
        <w:gridCol w:w="1136"/>
        <w:gridCol w:w="1065"/>
        <w:gridCol w:w="1065"/>
        <w:gridCol w:w="1064"/>
      </w:tblGrid>
      <w:tr w:rsidR="00A32A2A" w:rsidRPr="00AD56E9" w:rsidTr="00777BE5">
        <w:trPr>
          <w:cantSplit/>
          <w:trHeight w:val="47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A32A2A" w:rsidRPr="00AD56E9" w:rsidTr="00777BE5">
        <w:trPr>
          <w:cantSplit/>
          <w:trHeight w:val="47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Population deposits, billion tengе</w:t>
            </w:r>
            <w:r w:rsidRPr="00AD56E9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33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2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17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6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33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 xml:space="preserve">  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12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1117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113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106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33"/>
        </w:trPr>
        <w:tc>
          <w:tcPr>
            <w:tcW w:w="1844" w:type="dxa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12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1117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113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106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844" w:type="dxa"/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national currency</w:t>
            </w:r>
            <w:r w:rsidRPr="00AD56E9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12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1117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1136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106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106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33"/>
        </w:trPr>
        <w:tc>
          <w:tcPr>
            <w:tcW w:w="1844" w:type="dxa"/>
            <w:tcBorders>
              <w:bottom w:val="single" w:sz="4" w:space="0" w:color="auto"/>
            </w:tcBorders>
          </w:tcPr>
          <w:p w:rsidR="00A32A2A" w:rsidRPr="00AD56E9" w:rsidRDefault="00A32A2A" w:rsidP="00777BE5">
            <w:pPr>
              <w:pStyle w:val="a9"/>
              <w:ind w:right="-3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Fee rates on deposits in foreign currency</w:t>
            </w:r>
            <w:r w:rsidRPr="00AD56E9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</w:tr>
    </w:tbl>
    <w:p w:rsidR="00A32A2A" w:rsidRPr="00AD56E9" w:rsidRDefault="00A32A2A" w:rsidP="00D47881">
      <w:pPr>
        <w:pStyle w:val="afd"/>
        <w:ind w:firstLine="0"/>
        <w:rPr>
          <w:rFonts w:asciiTheme="minorHAnsi" w:hAnsiTheme="minorHAnsi"/>
          <w:i/>
          <w:color w:val="000000"/>
          <w:sz w:val="14"/>
          <w:szCs w:val="14"/>
          <w:lang w:val="en-GB"/>
        </w:rPr>
      </w:pPr>
      <w:r w:rsidRPr="00AD56E9">
        <w:rPr>
          <w:rFonts w:asciiTheme="minorHAnsi" w:hAnsiTheme="minorHAnsi"/>
          <w:i/>
          <w:color w:val="000000"/>
          <w:sz w:val="14"/>
          <w:szCs w:val="14"/>
          <w:vertAlign w:val="superscript"/>
          <w:lang w:val="kk-KZ"/>
        </w:rPr>
        <w:t>1)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kk-KZ"/>
        </w:rPr>
        <w:t xml:space="preserve"> According to 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en-US"/>
        </w:rPr>
        <w:t xml:space="preserve">the 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kk-KZ"/>
        </w:rPr>
        <w:t xml:space="preserve">National Bank of 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en-US"/>
        </w:rPr>
        <w:t xml:space="preserve">the 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kk-KZ"/>
        </w:rPr>
        <w:t xml:space="preserve">Republic 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en-US"/>
        </w:rPr>
        <w:t xml:space="preserve">of 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kk-KZ"/>
        </w:rPr>
        <w:t>Kazakhstan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en-GB"/>
        </w:rPr>
        <w:t>.</w:t>
      </w:r>
    </w:p>
    <w:p w:rsidR="00A32A2A" w:rsidRPr="00AD56E9" w:rsidRDefault="00A32A2A" w:rsidP="00D47881">
      <w:pPr>
        <w:pStyle w:val="afd"/>
        <w:ind w:firstLine="0"/>
        <w:rPr>
          <w:rFonts w:asciiTheme="minorHAnsi" w:hAnsiTheme="minorHAnsi"/>
          <w:i/>
          <w:color w:val="000000"/>
          <w:sz w:val="14"/>
          <w:szCs w:val="14"/>
          <w:lang w:val="en-GB"/>
        </w:rPr>
      </w:pPr>
      <w:r w:rsidRPr="00AD56E9">
        <w:rPr>
          <w:rFonts w:asciiTheme="minorHAnsi" w:hAnsiTheme="minorHAnsi"/>
          <w:i/>
          <w:color w:val="000000"/>
          <w:sz w:val="14"/>
          <w:szCs w:val="14"/>
          <w:vertAlign w:val="superscript"/>
          <w:lang w:val="kk-KZ"/>
        </w:rPr>
        <w:t>2)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en-GB"/>
        </w:rPr>
        <w:t xml:space="preserve"> 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kk-KZ"/>
        </w:rPr>
        <w:t>Without accounts of non-residents.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en-GB"/>
        </w:rPr>
        <w:t xml:space="preserve"> </w:t>
      </w:r>
    </w:p>
    <w:p w:rsidR="00A32A2A" w:rsidRPr="00AD56E9" w:rsidRDefault="00A32A2A" w:rsidP="00D47881">
      <w:pPr>
        <w:pStyle w:val="afd"/>
        <w:ind w:firstLine="0"/>
        <w:rPr>
          <w:rFonts w:asciiTheme="minorHAnsi" w:hAnsiTheme="minorHAnsi"/>
          <w:i/>
          <w:color w:val="000000"/>
          <w:sz w:val="14"/>
          <w:szCs w:val="14"/>
          <w:lang w:val="en-US"/>
        </w:rPr>
      </w:pPr>
      <w:r w:rsidRPr="00AD56E9">
        <w:rPr>
          <w:rFonts w:asciiTheme="minorHAnsi" w:hAnsiTheme="minorHAnsi"/>
          <w:i/>
          <w:color w:val="000000"/>
          <w:sz w:val="14"/>
          <w:szCs w:val="14"/>
          <w:vertAlign w:val="superscript"/>
          <w:lang w:val="kk-KZ"/>
        </w:rPr>
        <w:t>3)</w:t>
      </w:r>
      <w:r w:rsidRPr="00AD56E9">
        <w:rPr>
          <w:rFonts w:asciiTheme="minorHAnsi" w:hAnsiTheme="minorHAnsi"/>
          <w:i/>
          <w:color w:val="000000"/>
          <w:sz w:val="14"/>
          <w:szCs w:val="14"/>
          <w:lang w:val="en-GB"/>
        </w:rPr>
        <w:t xml:space="preserve"> Weighted .</w:t>
      </w:r>
    </w:p>
    <w:p w:rsidR="00A32A2A" w:rsidRPr="00AD56E9" w:rsidRDefault="00A32A2A" w:rsidP="00A32A2A">
      <w:pPr>
        <w:pStyle w:val="a4"/>
        <w:ind w:left="284"/>
        <w:jc w:val="center"/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</w:pPr>
      <w:r w:rsidRPr="00AD56E9">
        <w:rPr>
          <w:rFonts w:asciiTheme="minorHAnsi" w:hAnsi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AD56E9">
        <w:rPr>
          <w:rFonts w:asciiTheme="minorHAnsi" w:hAnsi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A32A2A" w:rsidRPr="00AD56E9" w:rsidRDefault="00A32A2A" w:rsidP="00A32A2A">
      <w:pPr>
        <w:pStyle w:val="a6"/>
        <w:spacing w:before="0" w:after="0"/>
        <w:ind w:right="-142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AD56E9">
        <w:rPr>
          <w:rFonts w:asciiTheme="minorHAnsi" w:hAnsiTheme="minorHAnsi"/>
          <w:sz w:val="14"/>
          <w:szCs w:val="14"/>
          <w:lang w:val="en-GB"/>
        </w:rPr>
        <w:t>end</w:t>
      </w:r>
      <w:proofErr w:type="gramEnd"/>
      <w:r w:rsidRPr="00AD56E9">
        <w:rPr>
          <w:rFonts w:asciiTheme="minorHAnsi" w:hAnsiTheme="minorHAnsi"/>
          <w:sz w:val="14"/>
          <w:szCs w:val="14"/>
          <w:lang w:val="en-GB"/>
        </w:rPr>
        <w:t xml:space="preserve"> of the period, billion </w:t>
      </w:r>
      <w:r w:rsidRPr="00AD56E9">
        <w:rPr>
          <w:rFonts w:asciiTheme="minorHAnsi" w:hAnsiTheme="minorHAnsi"/>
          <w:sz w:val="14"/>
          <w:szCs w:val="14"/>
          <w:lang w:val="en-US"/>
        </w:rPr>
        <w:t>t</w:t>
      </w:r>
      <w:r w:rsidRPr="00AD56E9">
        <w:rPr>
          <w:rFonts w:asciiTheme="minorHAnsi" w:hAnsiTheme="minorHAns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92"/>
        <w:gridCol w:w="702"/>
        <w:gridCol w:w="702"/>
        <w:gridCol w:w="701"/>
        <w:gridCol w:w="702"/>
        <w:gridCol w:w="702"/>
        <w:gridCol w:w="749"/>
        <w:gridCol w:w="750"/>
        <w:gridCol w:w="720"/>
      </w:tblGrid>
      <w:tr w:rsidR="00A32A2A" w:rsidRPr="00AD56E9" w:rsidTr="00A32A2A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</w:tr>
      <w:tr w:rsidR="00A32A2A" w:rsidRPr="00AD56E9" w:rsidTr="00A32A2A">
        <w:trPr>
          <w:cantSplit/>
          <w:trHeight w:val="155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268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12 470,0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12 489,3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12 473,2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12 566,7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12 760,1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12 906,8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13 053,6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13 224,1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13 395,0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13 501,9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13 667,8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13 864,9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20,6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19,8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19,7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19,6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19,0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17,9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18,0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17,6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17,5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17,3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16,6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18,4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17,9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17,2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16,1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15,9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15,3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14,5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14,6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1 950,2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1 948,9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1 907,0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1 890,1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1 896,0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1 816,2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1 826,1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1 834,1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1 879,0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1 860,3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1 800,6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1 889,9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227,5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228,5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226,1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234,1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238,8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243,8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246,9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250,7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255,1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257,8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256,4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255,1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737,0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735,2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726,0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727,8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718,1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688,5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676,4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679,6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683,3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692,5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690,2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674,6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504,3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501,6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492,4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488,1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496,9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481,4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486,8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506,4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557,8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526,5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525,2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500,5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66,5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48,5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48,4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137,5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133,2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132,9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138,6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136,2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129,5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127,7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128,0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1 674,6</w:t>
            </w:r>
          </w:p>
        </w:tc>
        <w:tc>
          <w:tcPr>
            <w:tcW w:w="8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1 728,4</w:t>
            </w:r>
          </w:p>
        </w:tc>
        <w:tc>
          <w:tcPr>
            <w:tcW w:w="70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1 703,9</w:t>
            </w:r>
          </w:p>
        </w:tc>
        <w:tc>
          <w:tcPr>
            <w:tcW w:w="79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1 699,9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1 697,9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1 742,7</w:t>
            </w:r>
          </w:p>
        </w:tc>
        <w:tc>
          <w:tcPr>
            <w:tcW w:w="70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1 704,2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1 704,9</w:t>
            </w:r>
          </w:p>
        </w:tc>
        <w:tc>
          <w:tcPr>
            <w:tcW w:w="702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1 684,9</w:t>
            </w:r>
          </w:p>
        </w:tc>
        <w:tc>
          <w:tcPr>
            <w:tcW w:w="749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1 647,5</w:t>
            </w:r>
          </w:p>
        </w:tc>
        <w:tc>
          <w:tcPr>
            <w:tcW w:w="7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1 705,6</w:t>
            </w:r>
          </w:p>
        </w:tc>
        <w:tc>
          <w:tcPr>
            <w:tcW w:w="72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1 743,4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7 304,0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7 280,2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7 369,3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7 478,3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7 574,9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7 801,0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7 980,3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8 109,8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8 198,7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8 387,8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8 562,1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8 673,4</w:t>
            </w:r>
          </w:p>
        </w:tc>
      </w:tr>
    </w:tbl>
    <w:p w:rsidR="00A32A2A" w:rsidRPr="00AD56E9" w:rsidRDefault="00A32A2A" w:rsidP="00A32A2A">
      <w:pPr>
        <w:pStyle w:val="a6"/>
        <w:spacing w:before="0" w:after="0"/>
        <w:rPr>
          <w:rFonts w:asciiTheme="minorHAnsi" w:hAnsiTheme="minorHAnsi"/>
          <w:sz w:val="14"/>
          <w:szCs w:val="14"/>
        </w:rPr>
      </w:pPr>
      <w:r w:rsidRPr="00AD56E9">
        <w:rPr>
          <w:rFonts w:asciiTheme="minorHAnsi" w:hAnsiTheme="minorHAnsi"/>
          <w:sz w:val="14"/>
          <w:szCs w:val="14"/>
          <w:lang w:val="en-US"/>
        </w:rPr>
        <w:t>C</w:t>
      </w:r>
      <w:r w:rsidRPr="00AD56E9">
        <w:rPr>
          <w:rFonts w:asciiTheme="minorHAnsi" w:hAnsiTheme="minorHAnsi"/>
          <w:sz w:val="14"/>
          <w:szCs w:val="14"/>
        </w:rPr>
        <w:t>o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n</w:t>
        </w:r>
      </w:smartTag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t</w:t>
        </w:r>
      </w:smartTag>
      <w:r w:rsidRPr="00AD56E9">
        <w:rPr>
          <w:rFonts w:asciiTheme="minorHAnsi" w:hAnsiTheme="minorHAnsi"/>
          <w:sz w:val="14"/>
          <w:szCs w:val="14"/>
        </w:rPr>
        <w:t>i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n</w:t>
        </w:r>
      </w:smartTag>
      <w:r w:rsidRPr="00AD56E9">
        <w:rPr>
          <w:rFonts w:asciiTheme="minorHAnsi" w:hAnsiTheme="minorHAnsi"/>
          <w:sz w:val="14"/>
          <w:szCs w:val="14"/>
        </w:rPr>
        <w:t>u</w:t>
      </w:r>
      <w:smartTag w:uri="urn:schemas-microsoft-com:office:smarttags" w:element="PersonName">
        <w:r w:rsidRPr="00AD56E9">
          <w:rPr>
            <w:rFonts w:asciiTheme="minorHAnsi" w:hAnsiTheme="minorHAnsi"/>
            <w:sz w:val="14"/>
            <w:szCs w:val="14"/>
          </w:rPr>
          <w:t>e</w:t>
        </w:r>
      </w:smartTag>
      <w:r w:rsidRPr="00AD56E9">
        <w:rPr>
          <w:rFonts w:asciiTheme="minorHAnsi" w:hAnsiTheme="minorHAnsi"/>
          <w:sz w:val="14"/>
          <w:szCs w:val="14"/>
        </w:rPr>
        <w:t>d</w:t>
      </w:r>
    </w:p>
    <w:tbl>
      <w:tblPr>
        <w:tblW w:w="10747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34"/>
        <w:gridCol w:w="1134"/>
        <w:gridCol w:w="1133"/>
        <w:gridCol w:w="1151"/>
        <w:gridCol w:w="1150"/>
        <w:gridCol w:w="1055"/>
        <w:gridCol w:w="96"/>
        <w:gridCol w:w="1025"/>
        <w:gridCol w:w="1025"/>
      </w:tblGrid>
      <w:tr w:rsidR="00A32A2A" w:rsidRPr="00AD56E9" w:rsidTr="00777BE5">
        <w:trPr>
          <w:cantSplit/>
          <w:trHeight w:val="93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A32A2A" w:rsidRPr="00AD56E9" w:rsidTr="00777BE5">
        <w:trPr>
          <w:cantSplit/>
          <w:trHeight w:val="109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A" w:rsidRPr="00AD56E9" w:rsidRDefault="00A32A2A" w:rsidP="00777BE5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A2A" w:rsidRPr="00AD56E9" w:rsidRDefault="00A32A2A" w:rsidP="00777BE5">
            <w:pPr>
              <w:pStyle w:val="a7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286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143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844" w:type="dxa"/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1134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1133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1151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1150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105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1121" w:type="dxa"/>
            <w:gridSpan w:val="2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1025" w:type="dxa"/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</w:tr>
      <w:tr w:rsidR="00A32A2A" w:rsidRPr="00AD56E9" w:rsidTr="00777BE5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lef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A32A2A" w:rsidRPr="00AD56E9" w:rsidRDefault="00A32A2A" w:rsidP="00777BE5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</w:tr>
    </w:tbl>
    <w:p w:rsidR="00A32A2A" w:rsidRPr="00AD56E9" w:rsidRDefault="00A32A2A" w:rsidP="00A32A2A">
      <w:pPr>
        <w:pStyle w:val="a4"/>
        <w:spacing w:before="0"/>
        <w:ind w:left="-284"/>
        <w:rPr>
          <w:rFonts w:asciiTheme="minorHAnsi" w:hAnsiTheme="minorHAnsi"/>
          <w:sz w:val="14"/>
          <w:szCs w:val="14"/>
          <w:lang w:val="en-GB"/>
        </w:rPr>
      </w:pPr>
      <w:r w:rsidRPr="00AD56E9">
        <w:rPr>
          <w:rFonts w:asciiTheme="minorHAnsi" w:hAnsiTheme="minorHAnsi"/>
          <w:sz w:val="14"/>
          <w:szCs w:val="14"/>
          <w:vertAlign w:val="superscript"/>
          <w:lang w:val="en-US"/>
        </w:rPr>
        <w:t xml:space="preserve">* </w:t>
      </w:r>
      <w:r w:rsidRPr="00AD56E9">
        <w:rPr>
          <w:rFonts w:asciiTheme="minorHAnsi" w:hAnsiTheme="minorHAnsi"/>
          <w:sz w:val="14"/>
          <w:szCs w:val="14"/>
          <w:lang w:val="kk-KZ"/>
        </w:rPr>
        <w:t xml:space="preserve">According to 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AD56E9">
        <w:rPr>
          <w:rFonts w:asciiTheme="minorHAnsi" w:hAnsiTheme="minorHAnsi"/>
          <w:sz w:val="14"/>
          <w:szCs w:val="14"/>
          <w:lang w:val="kk-KZ"/>
        </w:rPr>
        <w:t xml:space="preserve">National Bank of 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the </w:t>
      </w:r>
      <w:r w:rsidRPr="00AD56E9">
        <w:rPr>
          <w:rFonts w:asciiTheme="minorHAnsi" w:hAnsiTheme="minorHAnsi"/>
          <w:sz w:val="14"/>
          <w:szCs w:val="14"/>
          <w:lang w:val="kk-KZ"/>
        </w:rPr>
        <w:t xml:space="preserve">Republic </w:t>
      </w:r>
      <w:r w:rsidRPr="00AD56E9">
        <w:rPr>
          <w:rFonts w:asciiTheme="minorHAnsi" w:hAnsiTheme="minorHAnsi"/>
          <w:sz w:val="14"/>
          <w:szCs w:val="14"/>
          <w:lang w:val="en-US"/>
        </w:rPr>
        <w:t xml:space="preserve">of </w:t>
      </w:r>
      <w:r w:rsidRPr="00AD56E9">
        <w:rPr>
          <w:rFonts w:asciiTheme="minorHAnsi" w:hAnsiTheme="minorHAnsi"/>
          <w:sz w:val="14"/>
          <w:szCs w:val="14"/>
          <w:lang w:val="kk-KZ"/>
        </w:rPr>
        <w:t>Kazakhstan</w:t>
      </w:r>
      <w:r w:rsidRPr="00AD56E9">
        <w:rPr>
          <w:rFonts w:asciiTheme="minorHAnsi" w:hAnsiTheme="minorHAnsi"/>
          <w:sz w:val="14"/>
          <w:szCs w:val="14"/>
          <w:lang w:val="en-GB"/>
        </w:rPr>
        <w:t>.</w:t>
      </w:r>
    </w:p>
    <w:p w:rsidR="00A93CC3" w:rsidRPr="00AD56E9" w:rsidRDefault="00A93CC3" w:rsidP="00D47881">
      <w:pPr>
        <w:pStyle w:val="ab"/>
        <w:spacing w:before="12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AD56E9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97500B" w:rsidRPr="00AD56E9" w:rsidRDefault="0097500B" w:rsidP="00D47881">
      <w:pPr>
        <w:pStyle w:val="ab"/>
        <w:spacing w:before="120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Financial and economic activity of large and medium-sized enterprises</w:t>
      </w:r>
    </w:p>
    <w:p w:rsidR="0097500B" w:rsidRPr="00AD56E9" w:rsidRDefault="0097500B" w:rsidP="0097500B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AD56E9">
        <w:rPr>
          <w:rFonts w:asciiTheme="minorHAnsi" w:hAnsiTheme="minorHAnsi"/>
          <w:sz w:val="14"/>
          <w:szCs w:val="14"/>
          <w:lang w:val="en-US"/>
        </w:rPr>
        <w:t>million</w:t>
      </w:r>
      <w:proofErr w:type="gramEnd"/>
      <w:r w:rsidRPr="00AD56E9">
        <w:rPr>
          <w:rFonts w:asciiTheme="minorHAnsi" w:hAnsiTheme="minorHAnsi"/>
          <w:sz w:val="14"/>
          <w:szCs w:val="14"/>
          <w:lang w:val="en-US"/>
        </w:rPr>
        <w:t xml:space="preserve">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97500B" w:rsidRPr="00AD56E9" w:rsidTr="00BB0D0A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AD56E9" w:rsidRDefault="0097500B" w:rsidP="00BB0D0A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AD56E9" w:rsidRDefault="0097500B" w:rsidP="00BB0D0A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AD56E9" w:rsidRDefault="0097500B" w:rsidP="00BB0D0A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AD56E9" w:rsidRDefault="0097500B" w:rsidP="00BB0D0A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Debts under liabilities, million tenge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AD56E9" w:rsidRDefault="0097500B" w:rsidP="00BB0D0A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delayed debts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AD56E9" w:rsidRDefault="0097500B" w:rsidP="00BB0D0A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otes payable, m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illion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enge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500B" w:rsidRPr="00AD56E9" w:rsidRDefault="0097500B" w:rsidP="00BB0D0A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delayed notes*</w:t>
            </w:r>
          </w:p>
        </w:tc>
      </w:tr>
      <w:tr w:rsidR="0097500B" w:rsidRPr="00AD56E9" w:rsidTr="00BB0D0A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D47881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AD56E9" w:rsidRDefault="0097500B" w:rsidP="0097500B">
            <w:pPr>
              <w:pStyle w:val="af0"/>
              <w:spacing w:before="100" w:beforeAutospacing="1"/>
              <w:ind w:left="-737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AD56E9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AD56E9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AD56E9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500B" w:rsidRPr="00AD56E9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500B" w:rsidRPr="00AD56E9" w:rsidRDefault="0097500B" w:rsidP="0097500B">
            <w:pPr>
              <w:spacing w:before="100" w:beforeAutospacing="1"/>
              <w:ind w:left="-737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97500B" w:rsidRPr="00AD56E9" w:rsidTr="00BB0D0A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D47881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235 810</w:t>
            </w:r>
          </w:p>
        </w:tc>
      </w:tr>
      <w:tr w:rsidR="0097500B" w:rsidRPr="00AD56E9" w:rsidTr="00BB0D0A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D47881" w:rsidRDefault="0097500B" w:rsidP="0097500B">
            <w:pPr>
              <w:pStyle w:val="a9"/>
              <w:snapToGrid w:val="0"/>
              <w:spacing w:before="100" w:beforeAutospacing="1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spacing w:before="100" w:beforeAutospacing="1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spacing w:before="100" w:beforeAutospacing="1"/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221 626</w:t>
            </w:r>
          </w:p>
        </w:tc>
      </w:tr>
      <w:tr w:rsidR="0097500B" w:rsidRPr="00AD56E9" w:rsidTr="00BB0D0A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D47881" w:rsidRDefault="0097500B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737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737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220 443</w:t>
            </w:r>
          </w:p>
        </w:tc>
      </w:tr>
      <w:tr w:rsidR="0097500B" w:rsidRPr="00AD56E9" w:rsidTr="00BB0D0A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D47881" w:rsidRDefault="0097500B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196 835</w:t>
            </w:r>
          </w:p>
        </w:tc>
      </w:tr>
      <w:tr w:rsidR="0097500B" w:rsidRPr="00AD56E9" w:rsidTr="00BB0D0A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D47881" w:rsidRDefault="0097500B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97500B" w:rsidRPr="00AD56E9" w:rsidTr="00BB0D0A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500B" w:rsidRPr="00D47881" w:rsidRDefault="0097500B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132 554</w:t>
            </w:r>
          </w:p>
        </w:tc>
      </w:tr>
      <w:tr w:rsidR="0097500B" w:rsidRPr="00AD56E9" w:rsidTr="00BB0D0A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500B" w:rsidRPr="00D47881" w:rsidRDefault="0097500B" w:rsidP="00BB0D0A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D4788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</w:t>
            </w: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pStyle w:val="af0"/>
              <w:ind w:left="-34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10 </w:t>
            </w: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00B" w:rsidRPr="00AD56E9" w:rsidRDefault="0097500B" w:rsidP="0097500B">
            <w:pPr>
              <w:ind w:left="-34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13</w:t>
            </w:r>
            <w:r w:rsidRPr="00AD56E9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5 632</w:t>
            </w:r>
          </w:p>
        </w:tc>
      </w:tr>
    </w:tbl>
    <w:p w:rsidR="0097500B" w:rsidRPr="00AD56E9" w:rsidRDefault="0097500B" w:rsidP="0097500B">
      <w:pPr>
        <w:pStyle w:val="a4"/>
        <w:spacing w:before="0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AD56E9">
        <w:rPr>
          <w:rFonts w:asciiTheme="minorHAnsi" w:hAnsiTheme="minorHAnsi"/>
          <w:sz w:val="14"/>
          <w:szCs w:val="14"/>
          <w:lang w:val="en-US"/>
        </w:rPr>
        <w:t>*</w:t>
      </w:r>
      <w:r w:rsidRPr="00AD56E9"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AD56E9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E55324" w:rsidRPr="00D47881" w:rsidRDefault="00E55324" w:rsidP="00225750">
      <w:pPr>
        <w:pStyle w:val="3"/>
        <w:keepNext w:val="0"/>
        <w:widowControl w:val="0"/>
        <w:rPr>
          <w:rFonts w:asciiTheme="minorHAnsi" w:hAnsiTheme="minorHAnsi"/>
          <w:color w:val="000000" w:themeColor="text1"/>
          <w:szCs w:val="22"/>
          <w:lang w:val="kk-KZ"/>
        </w:rPr>
      </w:pPr>
      <w:r w:rsidRPr="00D47881">
        <w:rPr>
          <w:rFonts w:asciiTheme="minorHAnsi" w:hAnsiTheme="minorHAnsi"/>
          <w:color w:val="000000" w:themeColor="text1"/>
          <w:szCs w:val="22"/>
          <w:lang w:val="en-US"/>
        </w:rPr>
        <w:t>Socio-economic development of the Regions of the Republic of Kazakhstan</w:t>
      </w:r>
    </w:p>
    <w:p w:rsidR="00E55324" w:rsidRPr="00AD56E9" w:rsidRDefault="00E55324" w:rsidP="00352118">
      <w:pPr>
        <w:pStyle w:val="a0"/>
        <w:spacing w:after="240"/>
        <w:ind w:firstLine="0"/>
        <w:rPr>
          <w:rFonts w:asciiTheme="minorHAnsi" w:hAnsiTheme="minorHAnsi"/>
          <w:b/>
          <w:lang w:val="en-US"/>
        </w:rPr>
      </w:pPr>
      <w:r w:rsidRPr="00AD56E9">
        <w:rPr>
          <w:rFonts w:asciiTheme="minorHAnsi" w:hAnsiTheme="minorHAnsi"/>
          <w:b/>
          <w:lang w:val="en-US"/>
        </w:rPr>
        <w:t xml:space="preserve">Demographic </w:t>
      </w:r>
      <w:r w:rsidRPr="00AD56E9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842FDD" w:rsidRPr="00AD56E9" w:rsidRDefault="00842FDD" w:rsidP="00064512">
      <w:pPr>
        <w:pStyle w:val="ab"/>
        <w:tabs>
          <w:tab w:val="left" w:pos="9639"/>
        </w:tabs>
        <w:spacing w:before="0"/>
        <w:rPr>
          <w:rFonts w:asciiTheme="minorHAnsi" w:hAnsiTheme="minorHAnsi"/>
          <w:sz w:val="14"/>
          <w:szCs w:val="14"/>
          <w:lang w:val="en-US"/>
        </w:rPr>
      </w:pPr>
      <w:r w:rsidRPr="00AD56E9">
        <w:rPr>
          <w:rFonts w:asciiTheme="minorHAnsi" w:hAnsiTheme="minorHAnsi" w:cs="Arial"/>
          <w:sz w:val="18"/>
          <w:szCs w:val="18"/>
          <w:lang w:val="en-GB"/>
        </w:rPr>
        <w:t>Change in number of population</w:t>
      </w:r>
      <w:r w:rsidR="005C093F" w:rsidRPr="00AD56E9">
        <w:rPr>
          <w:rFonts w:asciiTheme="minorHAnsi" w:hAnsiTheme="minorHAnsi"/>
          <w:sz w:val="14"/>
          <w:vertAlign w:val="superscript"/>
          <w:lang w:val="en-US"/>
        </w:rPr>
        <w:t>*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1984"/>
      </w:tblGrid>
      <w:tr w:rsidR="006668A7" w:rsidRPr="00AD56E9" w:rsidTr="00C4377A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68A7" w:rsidRPr="00AD56E9" w:rsidRDefault="006668A7" w:rsidP="00777BE5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668A7" w:rsidRPr="00AD56E9" w:rsidRDefault="006668A7" w:rsidP="00777BE5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Number of population as of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September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 xml:space="preserve"> 1, 20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20,</w:t>
            </w:r>
          </w:p>
          <w:p w:rsidR="006668A7" w:rsidRPr="00AD56E9" w:rsidRDefault="00D47881" w:rsidP="00777BE5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t</w:t>
            </w:r>
            <w:r w:rsidR="006668A7" w:rsidRPr="00AD56E9">
              <w:rPr>
                <w:rFonts w:asciiTheme="minorHAnsi" w:hAnsiTheme="minorHAnsi"/>
                <w:sz w:val="14"/>
                <w:szCs w:val="14"/>
                <w:lang w:val="en-US"/>
              </w:rPr>
              <w:t>housand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="006668A7" w:rsidRPr="00AD56E9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6668A7" w:rsidRPr="00AD56E9" w:rsidRDefault="006668A7" w:rsidP="00777BE5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Number of population as of September 1, 2019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, </w:t>
            </w:r>
          </w:p>
          <w:p w:rsidR="006668A7" w:rsidRPr="00AD56E9" w:rsidRDefault="00D47881" w:rsidP="00777BE5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  <w:lang w:val="en-US"/>
              </w:rPr>
              <w:t>t</w:t>
            </w:r>
            <w:r w:rsidR="006668A7" w:rsidRPr="00AD56E9">
              <w:rPr>
                <w:rFonts w:asciiTheme="minorHAnsi" w:hAnsiTheme="minorHAnsi"/>
                <w:sz w:val="14"/>
                <w:szCs w:val="14"/>
                <w:lang w:val="en-US"/>
              </w:rPr>
              <w:t>housand</w:t>
            </w:r>
            <w:r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="006668A7" w:rsidRPr="00AD56E9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668A7" w:rsidRPr="00AD56E9" w:rsidRDefault="006668A7" w:rsidP="00777BE5">
            <w:pPr>
              <w:pStyle w:val="a6"/>
              <w:spacing w:before="0" w:after="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Gross growth/decrease</w:t>
            </w:r>
            <w:r w:rsidRPr="00AD56E9">
              <w:rPr>
                <w:rFonts w:asciiTheme="minorHAnsi" w:hAnsiTheme="minorHAnsi" w:cs="Arial"/>
                <w:sz w:val="14"/>
                <w:szCs w:val="14"/>
              </w:rPr>
              <w:t xml:space="preserve">, 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people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6668A7" w:rsidRPr="00AD56E9" w:rsidRDefault="006668A7" w:rsidP="00777BE5">
            <w:pPr>
              <w:pStyle w:val="a7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18 785,0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18 547,5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101,3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735,4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737,2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-1,8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99,8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889,2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101,4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2 068,8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2 048,7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101,0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652,5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641,0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101,8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659,5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655,6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100,6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1 136,2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1 129,1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100,6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1 376,2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1 376,7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-0,5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100,0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866,5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-3,2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99,6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810,1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101,2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712,0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691,6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102,9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751,4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752,9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-1,5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99,8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546,0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550,8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-4,8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99,1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2036,0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2 008,8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101,4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1 366,6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1 373,5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99,5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1 166,0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1 116,0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104,5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1 955,0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1 891,9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103,3</w:t>
            </w:r>
          </w:p>
        </w:tc>
      </w:tr>
      <w:tr w:rsidR="006668A7" w:rsidRPr="00AD56E9" w:rsidTr="00C4377A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8A7" w:rsidRPr="00AD56E9" w:rsidRDefault="006668A7" w:rsidP="00777BE5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1 057,5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1 025,7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31,8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8A7" w:rsidRPr="00AD56E9" w:rsidRDefault="006668A7" w:rsidP="00777BE5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103,1</w:t>
            </w:r>
          </w:p>
        </w:tc>
      </w:tr>
    </w:tbl>
    <w:p w:rsidR="006668A7" w:rsidRPr="00AD56E9" w:rsidRDefault="006668A7" w:rsidP="006668A7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color w:val="000000"/>
          <w:sz w:val="14"/>
          <w:szCs w:val="14"/>
        </w:rPr>
      </w:pPr>
      <w:r w:rsidRPr="00AD56E9">
        <w:rPr>
          <w:rFonts w:asciiTheme="minorHAnsi" w:hAnsiTheme="minorHAnsi"/>
          <w:i/>
          <w:color w:val="000000"/>
          <w:sz w:val="14"/>
          <w:szCs w:val="14"/>
          <w:vertAlign w:val="superscript"/>
        </w:rPr>
        <w:t>*</w:t>
      </w:r>
      <w:r w:rsidRPr="00AD56E9">
        <w:rPr>
          <w:rFonts w:asciiTheme="minorHAnsi" w:hAnsiTheme="minorHAnsi" w:cs="Arial"/>
          <w:i/>
          <w:color w:val="000000"/>
          <w:sz w:val="14"/>
          <w:szCs w:val="14"/>
          <w:lang w:val="en-GB"/>
        </w:rPr>
        <w:t>By the current account</w:t>
      </w:r>
      <w:r w:rsidRPr="00AD56E9">
        <w:rPr>
          <w:rFonts w:asciiTheme="minorHAnsi" w:hAnsiTheme="minorHAnsi"/>
          <w:b/>
          <w:i/>
          <w:color w:val="000000"/>
          <w:sz w:val="14"/>
          <w:szCs w:val="14"/>
          <w:lang w:val="en-US"/>
        </w:rPr>
        <w:t>.</w:t>
      </w:r>
    </w:p>
    <w:p w:rsidR="00E55324" w:rsidRPr="00AD56E9" w:rsidRDefault="00E55324" w:rsidP="00B83E59">
      <w:pPr>
        <w:pStyle w:val="First"/>
        <w:spacing w:before="120"/>
        <w:rPr>
          <w:rFonts w:asciiTheme="minorHAnsi" w:hAnsiTheme="minorHAnsi"/>
          <w:b/>
          <w:lang w:val="en-US"/>
        </w:rPr>
      </w:pPr>
      <w:r w:rsidRPr="00AD56E9">
        <w:rPr>
          <w:rFonts w:asciiTheme="minorHAnsi" w:hAnsiTheme="minorHAnsi"/>
          <w:b/>
          <w:lang w:val="en-GB"/>
        </w:rPr>
        <w:t>Criminality</w:t>
      </w:r>
    </w:p>
    <w:p w:rsidR="00324E91" w:rsidRPr="00AD56E9" w:rsidRDefault="00324E91" w:rsidP="00B83E59">
      <w:pPr>
        <w:pStyle w:val="ab"/>
        <w:spacing w:before="12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AD56E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</w:t>
      </w:r>
      <w:r w:rsidRPr="00AD56E9">
        <w:rPr>
          <w:rFonts w:asciiTheme="minorHAnsi" w:eastAsia="Calibri" w:hAnsiTheme="minorHAnsi" w:cs="Calibri"/>
          <w:bCs/>
          <w:sz w:val="18"/>
          <w:szCs w:val="18"/>
          <w:lang w:val="en-US" w:eastAsia="en-US"/>
        </w:rPr>
        <w:t xml:space="preserve">August </w:t>
      </w:r>
      <w:r w:rsidRPr="00AD56E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AD56E9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AD56E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324E91" w:rsidRPr="00AD56E9" w:rsidRDefault="00324E91" w:rsidP="00324E91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proofErr w:type="gramStart"/>
      <w:r w:rsidRPr="00AD56E9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324E91" w:rsidRPr="00213CDA" w:rsidTr="00777BE5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24E91" w:rsidRPr="00AD56E9" w:rsidRDefault="00324E91" w:rsidP="00777BE5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AB3D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324E91" w:rsidRPr="00AD56E9" w:rsidRDefault="00324E91" w:rsidP="00777BE5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AD56E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gramStart"/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324E91" w:rsidRPr="00AD56E9" w:rsidTr="00777BE5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24E91" w:rsidRPr="00AD56E9" w:rsidRDefault="00324E91" w:rsidP="00777BE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324E91" w:rsidRPr="00AD56E9" w:rsidTr="00777BE5">
        <w:trPr>
          <w:trHeight w:val="70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113 605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29 128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1 499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49 756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17 260</w:t>
            </w:r>
          </w:p>
        </w:tc>
      </w:tr>
      <w:tr w:rsidR="00324E91" w:rsidRPr="00AD56E9" w:rsidTr="00777BE5">
        <w:trPr>
          <w:trHeight w:val="80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5 618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1 282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2 665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676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4 781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2 305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709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10 275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2560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3 523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1 765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376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4 677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1 125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2 152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624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4 182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1 250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688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8 692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2 299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4 321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1 119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7 070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1 793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3 239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851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2 879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847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1 066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470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2 835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760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418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4 183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1 107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1 909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573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3 595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466</w:t>
            </w:r>
          </w:p>
        </w:tc>
      </w:tr>
      <w:tr w:rsidR="00324E91" w:rsidRPr="00AD56E9" w:rsidTr="00777BE5">
        <w:trPr>
          <w:trHeight w:val="23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4 509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1 324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1 031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9 804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2 495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4 629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1 579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8 657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1 861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4 326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1 249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19 505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4 994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9 300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3 024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7 742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2 414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2 913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1 460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</w:t>
            </w:r>
          </w:p>
        </w:tc>
      </w:tr>
      <w:tr w:rsidR="00324E91" w:rsidRPr="00AD56E9" w:rsidTr="00777BE5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</w:tr>
    </w:tbl>
    <w:p w:rsidR="00324E91" w:rsidRPr="00AD56E9" w:rsidRDefault="00324E91" w:rsidP="00324E91">
      <w:pPr>
        <w:pStyle w:val="a6"/>
        <w:spacing w:before="0" w:after="0"/>
        <w:ind w:left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AD56E9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AD56E9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324E91" w:rsidRPr="00AD56E9" w:rsidRDefault="00324E91" w:rsidP="00B83E59">
      <w:pPr>
        <w:pStyle w:val="ab"/>
        <w:spacing w:before="24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AD56E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</w:t>
      </w:r>
      <w:r w:rsidRPr="00AD56E9">
        <w:rPr>
          <w:rFonts w:asciiTheme="minorHAnsi" w:eastAsia="Calibri" w:hAnsiTheme="minorHAnsi" w:cs="Calibri"/>
          <w:bCs/>
          <w:sz w:val="18"/>
          <w:szCs w:val="18"/>
          <w:lang w:val="en-US" w:eastAsia="en-US"/>
        </w:rPr>
        <w:t xml:space="preserve">August </w:t>
      </w:r>
      <w:r w:rsidRPr="00AD56E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AD56E9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20</w:t>
      </w:r>
      <w:r w:rsidRPr="00AD56E9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324E91" w:rsidRPr="00AD56E9" w:rsidRDefault="00324E91" w:rsidP="00324E91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AD56E9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ab/>
      </w:r>
      <w:proofErr w:type="gramStart"/>
      <w:r w:rsidRPr="00AD56E9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324E91" w:rsidRPr="00213CDA" w:rsidTr="00777BE5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24E91" w:rsidRPr="00AD56E9" w:rsidRDefault="00324E91" w:rsidP="00777BE5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AB3D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324E91" w:rsidRPr="00AD56E9" w:rsidRDefault="00324E91" w:rsidP="00AB3DB2">
            <w:pPr>
              <w:autoSpaceDE w:val="0"/>
              <w:autoSpaceDN w:val="0"/>
              <w:adjustRightInd w:val="0"/>
              <w:ind w:left="340" w:firstLine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324E91" w:rsidRPr="00AD56E9" w:rsidTr="00777BE5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24E91" w:rsidRPr="00AD56E9" w:rsidRDefault="00324E91" w:rsidP="00777BE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777BE5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gramStart"/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</w:t>
            </w:r>
            <w:proofErr w:type="gramEnd"/>
            <w:r w:rsidRPr="00AD56E9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conomic </w:t>
            </w:r>
            <w:r w:rsidRPr="00AD56E9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AD56E9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324E91" w:rsidRPr="00AD56E9" w:rsidTr="00777BE5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113 605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607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157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2 288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47 521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993</w:t>
            </w:r>
          </w:p>
        </w:tc>
      </w:tr>
      <w:tr w:rsidR="00324E91" w:rsidRPr="00AD56E9" w:rsidTr="00777BE5">
        <w:trPr>
          <w:trHeight w:val="108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5 618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2 494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4 781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2 127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47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10 275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130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4 036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71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3 032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77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1 043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32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4 677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1 863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32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4 182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1 540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55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8 692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4 061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71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7 070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142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3 177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52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2 879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1 015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2 835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682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34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4 183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1 500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</w:tr>
      <w:tr w:rsidR="00324E91" w:rsidRPr="00AD56E9" w:rsidTr="00777BE5">
        <w:trPr>
          <w:trHeight w:val="219"/>
        </w:trPr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AD56E9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3 595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1 370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4 509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1 274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9 804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196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4 317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67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8 657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202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3 350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45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19 505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528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10 410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203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7 742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122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2 897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123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left="-737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1 109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170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</w:tr>
      <w:tr w:rsidR="00324E91" w:rsidRPr="00AD56E9" w:rsidTr="00777BE5">
        <w:tc>
          <w:tcPr>
            <w:tcW w:w="2325" w:type="dxa"/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</w:tr>
      <w:tr w:rsidR="00324E91" w:rsidRPr="00AD56E9" w:rsidTr="00777BE5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324E91" w:rsidRPr="00AD56E9" w:rsidRDefault="00324E91" w:rsidP="00324E91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185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4E91" w:rsidRPr="00AD56E9" w:rsidRDefault="00324E91" w:rsidP="00324E91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</w:tr>
    </w:tbl>
    <w:p w:rsidR="00324E91" w:rsidRPr="00AD56E9" w:rsidRDefault="00324E91" w:rsidP="00324E91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AD56E9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Pr="00AD56E9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8A1213" w:rsidRDefault="00E67333" w:rsidP="00181C65">
      <w:pPr>
        <w:pStyle w:val="ab"/>
        <w:widowControl w:val="0"/>
        <w:tabs>
          <w:tab w:val="left" w:pos="280"/>
        </w:tabs>
        <w:spacing w:before="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8A1213">
        <w:rPr>
          <w:rFonts w:asciiTheme="minorHAnsi" w:eastAsia="Calibri" w:hAnsiTheme="minorHAnsi" w:cs="Calibri"/>
          <w:bCs/>
          <w:sz w:val="20"/>
          <w:lang w:val="en-US" w:eastAsia="en-US"/>
        </w:rPr>
        <w:lastRenderedPageBreak/>
        <w:t>Labor and e</w:t>
      </w:r>
      <w:r w:rsidR="00E94C0F" w:rsidRPr="008A1213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8A1213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8A1213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A8282A" w:rsidRPr="008A1213" w:rsidRDefault="00A8282A" w:rsidP="008C31B8">
      <w:pPr>
        <w:pStyle w:val="ab"/>
        <w:spacing w:before="0" w:after="0" w:line="480" w:lineRule="auto"/>
        <w:rPr>
          <w:rFonts w:asciiTheme="minorHAnsi" w:hAnsiTheme="minorHAnsi"/>
          <w:sz w:val="18"/>
          <w:lang w:val="en-GB"/>
        </w:rPr>
      </w:pPr>
      <w:r w:rsidRPr="008A1213">
        <w:rPr>
          <w:rFonts w:asciiTheme="minorHAnsi" w:hAnsiTheme="minorHAnsi"/>
          <w:sz w:val="18"/>
          <w:lang w:val="en-GB"/>
        </w:rPr>
        <w:t>Number of employees at large and medium-sized enterprises in II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A8282A" w:rsidRPr="00213CDA" w:rsidTr="00E42D52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E42D52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A8282A" w:rsidRPr="00213CDA" w:rsidTr="000560CC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8A1213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8A1213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8A1213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282A" w:rsidRPr="008A1213" w:rsidRDefault="00A8282A" w:rsidP="000560CC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8A1213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b/>
                <w:sz w:val="14"/>
                <w:szCs w:val="14"/>
              </w:rPr>
            </w:pPr>
            <w:r w:rsidRPr="008A1213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2 813,7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2 606,3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137,4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129,7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51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97,4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155,0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144,1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186,9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97,2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171,3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94,4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94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95,0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97,3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89,4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97,3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113,5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260,3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246,5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98,1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130,2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122,4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106,6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128,4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98,4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119,4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147,1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139,8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73,0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67,4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A8282A" w:rsidRPr="008A1213" w:rsidTr="000560CC">
        <w:trPr>
          <w:cantSplit/>
          <w:trHeight w:val="66"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146,5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135,3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216,4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99,2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203,2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240,6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220,6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439,7</w:t>
            </w:r>
          </w:p>
        </w:tc>
        <w:tc>
          <w:tcPr>
            <w:tcW w:w="1276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992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397,9</w:t>
            </w:r>
          </w:p>
        </w:tc>
        <w:tc>
          <w:tcPr>
            <w:tcW w:w="1417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  <w:tc>
          <w:tcPr>
            <w:tcW w:w="1418" w:type="dxa"/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96,7</w:t>
            </w:r>
          </w:p>
        </w:tc>
      </w:tr>
      <w:tr w:rsidR="00A8282A" w:rsidRPr="008A1213" w:rsidTr="000560CC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8A1213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134,5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120,4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8282A" w:rsidRPr="008A1213" w:rsidRDefault="00A8282A" w:rsidP="00A8282A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8A1213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</w:tr>
    </w:tbl>
    <w:p w:rsidR="00A56B15" w:rsidRPr="00AD56E9" w:rsidRDefault="00A56B15" w:rsidP="00B83E59">
      <w:pPr>
        <w:pStyle w:val="af0"/>
        <w:spacing w:before="100" w:beforeAutospacing="1" w:after="80"/>
        <w:jc w:val="center"/>
        <w:rPr>
          <w:rFonts w:asciiTheme="minorHAnsi" w:hAnsiTheme="minorHAnsi" w:cs="Calibri"/>
          <w:b/>
          <w:sz w:val="18"/>
          <w:szCs w:val="18"/>
          <w:vertAlign w:val="superscript"/>
          <w:lang w:val="en-US"/>
        </w:rPr>
      </w:pPr>
      <w:r w:rsidRPr="00AD56E9">
        <w:rPr>
          <w:rFonts w:asciiTheme="minorHAnsi" w:hAnsiTheme="minorHAnsi" w:cs="Calibri"/>
          <w:b/>
          <w:sz w:val="18"/>
          <w:szCs w:val="18"/>
          <w:lang w:val="en-GB"/>
        </w:rPr>
        <w:t>Unemployment and employment support in</w:t>
      </w:r>
      <w:r w:rsidRPr="00AD56E9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proofErr w:type="gramStart"/>
      <w:r w:rsidRPr="00AD56E9">
        <w:rPr>
          <w:rFonts w:asciiTheme="minorHAnsi" w:hAnsiTheme="minorHAnsi" w:cs="Calibri"/>
          <w:b/>
          <w:sz w:val="18"/>
          <w:szCs w:val="18"/>
          <w:lang w:val="en-US"/>
        </w:rPr>
        <w:t>September</w:t>
      </w:r>
      <w:r w:rsidRPr="00AD56E9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Pr="00AD56E9">
        <w:rPr>
          <w:rFonts w:asciiTheme="minorHAnsi" w:hAnsiTheme="minorHAnsi" w:cs="Calibri"/>
          <w:b/>
          <w:sz w:val="18"/>
          <w:szCs w:val="18"/>
          <w:lang w:val="en-US"/>
        </w:rPr>
        <w:t xml:space="preserve"> 20</w:t>
      </w:r>
      <w:r w:rsidRPr="00AD56E9">
        <w:rPr>
          <w:rFonts w:asciiTheme="minorHAnsi" w:hAnsiTheme="minorHAnsi" w:cs="Calibri"/>
          <w:b/>
          <w:sz w:val="18"/>
          <w:szCs w:val="18"/>
          <w:lang w:val="kk-KZ"/>
        </w:rPr>
        <w:t>20</w:t>
      </w:r>
      <w:proofErr w:type="gramEnd"/>
      <w:r w:rsidRPr="00AD56E9">
        <w:rPr>
          <w:rFonts w:asciiTheme="minorHAnsi" w:hAnsiTheme="minorHAnsi" w:cs="Calibri"/>
          <w:b/>
          <w:sz w:val="18"/>
          <w:szCs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A56B15" w:rsidRPr="00213CDA" w:rsidTr="00777BE5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kk-KZ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Overall measures rendered on enployment, unit</w:t>
            </w:r>
          </w:p>
        </w:tc>
      </w:tr>
      <w:tr w:rsidR="00A56B15" w:rsidRPr="00213CDA" w:rsidTr="00777BE5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6B15" w:rsidRPr="00AD56E9" w:rsidRDefault="00A56B15" w:rsidP="00777BE5">
            <w:pPr>
              <w:pStyle w:val="a7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A56B15" w:rsidRPr="00AD56E9" w:rsidTr="00777BE5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A56B15" w:rsidRPr="00AD56E9" w:rsidRDefault="00A56B15" w:rsidP="00777BE5">
            <w:pPr>
              <w:pStyle w:val="afd"/>
              <w:ind w:firstLine="0"/>
              <w:jc w:val="left"/>
              <w:rPr>
                <w:rFonts w:asciiTheme="minorHAnsi" w:hAnsiTheme="minorHAnsi"/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AD56E9">
                  <w:rPr>
                    <w:rFonts w:asciiTheme="minorHAnsi" w:hAnsiTheme="minorHAnsi"/>
                    <w:b/>
                    <w:sz w:val="14"/>
                    <w:lang w:val="en-GB"/>
                  </w:rPr>
                  <w:t>Republic</w:t>
                </w:r>
              </w:smartTag>
              <w:r w:rsidRPr="00AD56E9">
                <w:rPr>
                  <w:rFonts w:asciiTheme="minorHAnsi" w:hAnsiTheme="minorHAns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AD56E9">
                  <w:rPr>
                    <w:rFonts w:asciiTheme="minorHAnsi" w:hAnsiTheme="minorHAns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227 935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2,5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53 201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69,1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4 388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2 245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10 338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3 001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60,3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22 973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8 592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130,6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16 157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1 574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39,1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AD56E9">
                  <w:rPr>
                    <w:rFonts w:asciiTheme="minorHAnsi" w:hAnsi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15 723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4,7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1 857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43,7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17 050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3,2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5 815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9 350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4 172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80,4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6 066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2 847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81,6</w:t>
            </w:r>
          </w:p>
        </w:tc>
      </w:tr>
      <w:tr w:rsidR="00A56B15" w:rsidRPr="00AD56E9" w:rsidTr="00777BE5">
        <w:trPr>
          <w:cantSplit/>
          <w:trHeight w:val="137"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14 314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4,2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2 745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67,6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11 848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3,7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2 201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50,9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AD56E9">
                  <w:rPr>
                    <w:rFonts w:asciiTheme="minorHAnsi" w:hAnsiTheme="minorHAns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7 691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1 931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77,8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6 002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2 481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80,3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smartTag w:uri="urn:schemas-microsoft-com:office:smarttags" w:element="place">
              <w:r w:rsidRPr="00AD56E9">
                <w:rPr>
                  <w:rFonts w:asciiTheme="minorHAnsi" w:hAnsiTheme="minorHAns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34 257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4,2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4 768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58,7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vAlign w:val="bottom"/>
          </w:tcPr>
          <w:p w:rsidR="00A56B15" w:rsidRPr="00AD56E9" w:rsidRDefault="00A56B15" w:rsidP="00A56B15">
            <w:pPr>
              <w:ind w:left="-68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AD56E9">
                  <w:rPr>
                    <w:rFonts w:asciiTheme="minorHAnsi" w:hAnsiTheme="minorHAns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8 295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1 548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49,6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</w:tcPr>
          <w:p w:rsidR="00A56B15" w:rsidRPr="00AD56E9" w:rsidRDefault="00A56B15" w:rsidP="00777BE5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US"/>
              </w:rPr>
              <w:t>Nursultan</w:t>
            </w:r>
            <w:r w:rsidRPr="00AD56E9">
              <w:rPr>
                <w:rFonts w:asciiTheme="minorHAnsi" w:hAnsi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6 348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3 796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70,0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</w:tcPr>
          <w:p w:rsidR="00A56B15" w:rsidRPr="00AD56E9" w:rsidRDefault="00A56B15" w:rsidP="00777BE5">
            <w:pPr>
              <w:pStyle w:val="afd"/>
              <w:ind w:firstLine="0"/>
              <w:rPr>
                <w:rFonts w:asciiTheme="minorHAnsi" w:hAnsiTheme="minorHAnsi"/>
                <w:sz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25 665</w:t>
            </w:r>
          </w:p>
        </w:tc>
        <w:tc>
          <w:tcPr>
            <w:tcW w:w="221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2,5</w:t>
            </w:r>
          </w:p>
        </w:tc>
        <w:tc>
          <w:tcPr>
            <w:tcW w:w="1806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1 802</w:t>
            </w:r>
          </w:p>
        </w:tc>
        <w:tc>
          <w:tcPr>
            <w:tcW w:w="1560" w:type="dxa"/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28,5</w:t>
            </w:r>
          </w:p>
        </w:tc>
      </w:tr>
      <w:tr w:rsidR="00A56B15" w:rsidRPr="00AD56E9" w:rsidTr="00777BE5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A56B15" w:rsidRPr="00AD56E9" w:rsidRDefault="00A56B15" w:rsidP="00777BE5">
            <w:pPr>
              <w:pStyle w:val="afd"/>
              <w:ind w:firstLine="0"/>
              <w:rPr>
                <w:rFonts w:asciiTheme="minorHAnsi" w:hAnsiTheme="minorHAnsi"/>
                <w:sz w:val="14"/>
                <w:highlight w:val="yellow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11 470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2,7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1 826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A56B15" w:rsidRPr="00AD56E9" w:rsidRDefault="00A56B15" w:rsidP="00777BE5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43,9</w:t>
            </w:r>
          </w:p>
        </w:tc>
      </w:tr>
    </w:tbl>
    <w:p w:rsidR="00A56B15" w:rsidRPr="00AD56E9" w:rsidRDefault="00A56B15" w:rsidP="00A56B15">
      <w:pPr>
        <w:pStyle w:val="a9"/>
        <w:ind w:firstLine="284"/>
        <w:rPr>
          <w:rFonts w:asciiTheme="minorHAnsi" w:hAnsiTheme="minorHAnsi"/>
          <w:i/>
          <w:sz w:val="14"/>
          <w:lang w:val="kk-KZ"/>
        </w:rPr>
      </w:pPr>
      <w:r w:rsidRPr="00AD56E9">
        <w:rPr>
          <w:rFonts w:asciiTheme="minorHAnsi" w:hAnsiTheme="minorHAnsi"/>
          <w:i/>
          <w:sz w:val="14"/>
          <w:lang w:val="en-US"/>
        </w:rPr>
        <w:t>*Data by Ministry of Labor and social protection of population of the Republic of Kazakhstan.</w:t>
      </w:r>
    </w:p>
    <w:p w:rsidR="006861E7" w:rsidRPr="00B83E59" w:rsidRDefault="006861E7" w:rsidP="00F23941">
      <w:pPr>
        <w:pStyle w:val="ab"/>
        <w:spacing w:before="120" w:after="0" w:line="480" w:lineRule="auto"/>
        <w:rPr>
          <w:rFonts w:asciiTheme="minorHAnsi" w:hAnsiTheme="minorHAnsi"/>
          <w:lang w:val="en-US"/>
        </w:rPr>
      </w:pPr>
      <w:r w:rsidRPr="00B83E59">
        <w:rPr>
          <w:rFonts w:asciiTheme="minorHAnsi" w:hAnsiTheme="minorHAnsi"/>
          <w:sz w:val="18"/>
          <w:lang w:val="en-US"/>
        </w:rPr>
        <w:t xml:space="preserve">The average monthly nominal wage of one employee in the </w:t>
      </w:r>
      <w:r w:rsidRPr="00B83E59">
        <w:rPr>
          <w:rFonts w:asciiTheme="minorHAnsi" w:hAnsiTheme="minorHAnsi"/>
          <w:sz w:val="18"/>
          <w:lang w:val="en-GB"/>
        </w:rPr>
        <w:t>II</w:t>
      </w:r>
      <w:r w:rsidRPr="00B83E59">
        <w:rPr>
          <w:rFonts w:asciiTheme="minorHAnsi" w:hAnsiTheme="minorHAnsi"/>
          <w:sz w:val="18"/>
          <w:lang w:val="en-US"/>
        </w:rPr>
        <w:t xml:space="preserve"> quarter </w:t>
      </w:r>
      <w:r w:rsidRPr="00B83E59">
        <w:rPr>
          <w:rFonts w:asciiTheme="minorHAnsi" w:hAnsiTheme="minorHAnsi"/>
          <w:sz w:val="18"/>
          <w:lang w:val="en-GB"/>
        </w:rPr>
        <w:t>of</w:t>
      </w:r>
      <w:r w:rsidRPr="00B83E59">
        <w:rPr>
          <w:rFonts w:asciiTheme="minorHAnsi" w:hAnsiTheme="minorHAnsi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6861E7" w:rsidRPr="00213CDA" w:rsidTr="000560CC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6861E7" w:rsidRPr="00B83E59" w:rsidRDefault="006861E7" w:rsidP="000560CC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6861E7" w:rsidRPr="00213CDA" w:rsidTr="000560CC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II</w:t>
            </w: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II quarter as a percentage of</w:t>
            </w:r>
          </w:p>
        </w:tc>
      </w:tr>
      <w:tr w:rsidR="006861E7" w:rsidRPr="00213CDA" w:rsidTr="000560CC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861E7" w:rsidRPr="00B83E59" w:rsidRDefault="006861E7" w:rsidP="000560CC">
            <w:pPr>
              <w:pStyle w:val="ae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6861E7" w:rsidRPr="00B83E59" w:rsidRDefault="006861E7" w:rsidP="000560CC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US"/>
              </w:rPr>
              <w:t>the relevant quarter of the last year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b/>
                <w:sz w:val="14"/>
                <w:szCs w:val="14"/>
              </w:rPr>
            </w:pPr>
            <w:r w:rsidRPr="00B83E5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212 035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230 888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170 665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176 228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117,1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178 463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191 146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172 183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186 557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126,6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386 397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428 436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119,5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193 134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219 719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161 994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173 648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128,8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200 625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212 765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116,7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166 668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172 293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187 836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205 331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119,6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317 713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353 339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182 776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191 992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112,3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159 256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161 579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118,4</w:t>
            </w:r>
          </w:p>
        </w:tc>
      </w:tr>
      <w:tr w:rsidR="006861E7" w:rsidRPr="00B83E59" w:rsidTr="000560CC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173 799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135,7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198 691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120,5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136,9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184 664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194 857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115,0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282 542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289 635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96,6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238 708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243 760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105,5</w:t>
            </w:r>
          </w:p>
        </w:tc>
      </w:tr>
      <w:tr w:rsidR="006861E7" w:rsidRPr="00B83E59" w:rsidTr="000560CC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61E7" w:rsidRPr="00B83E59" w:rsidRDefault="006861E7" w:rsidP="006861E7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B83E5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164 160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174 223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1E7" w:rsidRPr="00B83E59" w:rsidRDefault="006861E7" w:rsidP="006861E7">
            <w:pPr>
              <w:ind w:left="-39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B83E59">
              <w:rPr>
                <w:rFonts w:asciiTheme="minorHAnsi" w:hAnsiTheme="minorHAnsi"/>
                <w:sz w:val="14"/>
                <w:szCs w:val="14"/>
              </w:rPr>
              <w:t>118,5</w:t>
            </w:r>
          </w:p>
        </w:tc>
      </w:tr>
    </w:tbl>
    <w:p w:rsidR="00D47881" w:rsidRPr="00B83E59" w:rsidRDefault="00D47881" w:rsidP="0072665B">
      <w:pPr>
        <w:pStyle w:val="ab"/>
        <w:widowControl w:val="0"/>
        <w:tabs>
          <w:tab w:val="left" w:pos="2227"/>
          <w:tab w:val="center" w:pos="5032"/>
        </w:tabs>
        <w:spacing w:before="0" w:after="0"/>
        <w:rPr>
          <w:rFonts w:asciiTheme="minorHAnsi" w:hAnsiTheme="minorHAnsi"/>
          <w:sz w:val="18"/>
          <w:lang w:val="en-US"/>
        </w:rPr>
      </w:pPr>
    </w:p>
    <w:p w:rsidR="0072665B" w:rsidRPr="00B83E59" w:rsidRDefault="001E56E8" w:rsidP="0072665B">
      <w:pPr>
        <w:pStyle w:val="ab"/>
        <w:widowControl w:val="0"/>
        <w:tabs>
          <w:tab w:val="left" w:pos="2227"/>
          <w:tab w:val="center" w:pos="5032"/>
        </w:tabs>
        <w:spacing w:before="0" w:after="0"/>
        <w:rPr>
          <w:rFonts w:asciiTheme="minorHAnsi" w:hAnsiTheme="minorHAnsi"/>
          <w:sz w:val="18"/>
          <w:lang w:val="kk-KZ"/>
        </w:rPr>
      </w:pPr>
      <w:r w:rsidRPr="00B83E59">
        <w:rPr>
          <w:rFonts w:asciiTheme="minorHAnsi" w:hAnsiTheme="minorHAnsi"/>
          <w:sz w:val="18"/>
          <w:lang w:val="en-US"/>
        </w:rPr>
        <w:lastRenderedPageBreak/>
        <w:t>Index of salary in</w:t>
      </w:r>
      <w:r w:rsidRPr="00B83E59">
        <w:rPr>
          <w:rFonts w:asciiTheme="minorHAnsi" w:hAnsiTheme="minorHAnsi"/>
          <w:sz w:val="18"/>
          <w:lang w:val="en-GB"/>
        </w:rPr>
        <w:t xml:space="preserve"> II quarter of 2020</w:t>
      </w:r>
      <w:r w:rsidR="0072665B" w:rsidRPr="00B83E59">
        <w:rPr>
          <w:rFonts w:asciiTheme="minorHAnsi" w:hAnsiTheme="minorHAnsi"/>
          <w:sz w:val="18"/>
          <w:lang w:val="en-GB"/>
        </w:rPr>
        <w:t xml:space="preserve"> </w:t>
      </w:r>
      <w:r w:rsidRPr="00B83E59">
        <w:rPr>
          <w:rFonts w:asciiTheme="minorHAnsi" w:hAnsiTheme="minorHAnsi"/>
          <w:sz w:val="18"/>
          <w:lang w:val="en-US"/>
        </w:rPr>
        <w:t>(small and medium enterprises)</w:t>
      </w:r>
    </w:p>
    <w:p w:rsidR="001E56E8" w:rsidRPr="00B83E59" w:rsidRDefault="0072665B" w:rsidP="004F2543">
      <w:pPr>
        <w:pStyle w:val="Naimenovanie"/>
        <w:spacing w:before="100" w:beforeAutospacing="1" w:after="0"/>
        <w:jc w:val="right"/>
        <w:rPr>
          <w:rFonts w:asciiTheme="minorHAnsi" w:hAnsiTheme="minorHAnsi"/>
          <w:sz w:val="18"/>
          <w:lang w:val="kk-KZ"/>
        </w:rPr>
      </w:pPr>
      <w:proofErr w:type="gramStart"/>
      <w:r w:rsidRPr="00B83E59">
        <w:rPr>
          <w:rFonts w:asciiTheme="minorHAnsi" w:hAnsiTheme="minorHAnsi"/>
          <w:sz w:val="14"/>
          <w:lang w:val="en-US"/>
        </w:rPr>
        <w:t>the</w:t>
      </w:r>
      <w:proofErr w:type="gramEnd"/>
      <w:r w:rsidRPr="00B83E59">
        <w:rPr>
          <w:rFonts w:asciiTheme="minorHAnsi" w:hAnsiTheme="minorHAnsi"/>
          <w:sz w:val="14"/>
          <w:lang w:val="en-US"/>
        </w:rPr>
        <w:t xml:space="preserve"> </w:t>
      </w:r>
      <w:r w:rsidR="001E56E8" w:rsidRPr="00B83E59">
        <w:rPr>
          <w:rFonts w:asciiTheme="minorHAnsi" w:hAnsiTheme="minorHAnsi"/>
          <w:sz w:val="14"/>
          <w:lang w:val="en-US"/>
        </w:rPr>
        <w:t>relevant quarter of the last year</w:t>
      </w:r>
    </w:p>
    <w:p w:rsidR="0072665B" w:rsidRPr="00B83E59" w:rsidRDefault="00D07630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  <w:r w:rsidRPr="00B83E59"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77437" cy="4986670"/>
            <wp:effectExtent l="19050" t="0" r="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437" cy="498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D47881" w:rsidRDefault="00D47881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</w:p>
    <w:p w:rsidR="00181C65" w:rsidRPr="00213CDA" w:rsidRDefault="00181C65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US"/>
        </w:rPr>
      </w:pPr>
    </w:p>
    <w:p w:rsidR="00E94C0F" w:rsidRPr="00AD56E9" w:rsidRDefault="00564105" w:rsidP="00D47881">
      <w:pPr>
        <w:pStyle w:val="ab"/>
        <w:widowControl w:val="0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en-GB"/>
        </w:rPr>
      </w:pPr>
      <w:r w:rsidRPr="00AD56E9">
        <w:rPr>
          <w:rFonts w:asciiTheme="minorHAnsi" w:hAnsiTheme="minorHAnsi" w:cs="Calibri"/>
          <w:sz w:val="20"/>
          <w:lang w:val="en-GB"/>
        </w:rPr>
        <w:t>Pric</w:t>
      </w:r>
      <w:r w:rsidR="00E94C0F" w:rsidRPr="00AD56E9">
        <w:rPr>
          <w:rFonts w:asciiTheme="minorHAnsi" w:hAnsiTheme="minorHAnsi" w:cs="Calibri"/>
          <w:sz w:val="20"/>
          <w:lang w:val="en-GB"/>
        </w:rPr>
        <w:t>es statistics</w:t>
      </w:r>
    </w:p>
    <w:p w:rsidR="006A0B75" w:rsidRPr="00AD56E9" w:rsidRDefault="006A0B75" w:rsidP="006A0B75">
      <w:pPr>
        <w:pStyle w:val="aff3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Consumer price index in September 2020</w:t>
      </w:r>
    </w:p>
    <w:p w:rsidR="006A0B75" w:rsidRPr="00AD56E9" w:rsidRDefault="006A0B75" w:rsidP="006A0B75">
      <w:pPr>
        <w:pStyle w:val="a6"/>
        <w:rPr>
          <w:rFonts w:asciiTheme="minorHAnsi" w:hAnsiTheme="minorHAnsi" w:cs="Arial"/>
          <w:color w:val="000000"/>
          <w:sz w:val="14"/>
          <w:szCs w:val="14"/>
        </w:rPr>
      </w:pPr>
      <w:proofErr w:type="gramStart"/>
      <w:r w:rsidRPr="00AD56E9">
        <w:rPr>
          <w:rFonts w:asciiTheme="minorHAnsi" w:hAnsiTheme="minorHAnsi" w:cs="Arial"/>
          <w:color w:val="000000"/>
          <w:sz w:val="14"/>
          <w:szCs w:val="14"/>
          <w:lang w:val="en-GB"/>
        </w:rPr>
        <w:t>in</w:t>
      </w:r>
      <w:proofErr w:type="gramEnd"/>
      <w:r w:rsidRPr="00AD56E9">
        <w:rPr>
          <w:rFonts w:asciiTheme="minorHAnsi" w:hAnsiTheme="minorHAnsi" w:cs="Arial"/>
          <w:color w:val="000000"/>
          <w:sz w:val="14"/>
          <w:szCs w:val="14"/>
          <w:lang w:val="en-GB"/>
        </w:rPr>
        <w:t xml:space="preserve">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6A0B75" w:rsidRPr="00AD56E9" w:rsidTr="00777BE5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75" w:rsidRPr="00AD56E9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75" w:rsidRPr="00AD56E9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75" w:rsidRPr="00AD56E9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75" w:rsidRPr="00AD56E9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75" w:rsidRPr="00AD56E9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6A0B75" w:rsidRPr="00AD56E9" w:rsidRDefault="006A0B75" w:rsidP="00181C65">
            <w:pPr>
              <w:pStyle w:val="afd"/>
              <w:spacing w:after="80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102,5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101,6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102,0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104,7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102,4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105,0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108,0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102,6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104,8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103,2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104,8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107,5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102,0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104,8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102,6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104,5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103,5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102,2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102,1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105,6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104,3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104,8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107,7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103,7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102,0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104,8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102,8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105,4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105,5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102,5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105,2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103,6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104,8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107,8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101,1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107,9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104,0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101,6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6A0B75" w:rsidRPr="00AD56E9" w:rsidRDefault="006A0B75" w:rsidP="00D47881">
            <w:pPr>
              <w:pStyle w:val="afd"/>
              <w:spacing w:before="80" w:after="80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100,5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100,5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100,0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100,5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100,8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100,9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100,5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100,5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100,7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100,8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101,2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99,7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101,0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100,6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100,7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100,7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100,1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99,9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100,4</w:t>
            </w:r>
          </w:p>
        </w:tc>
        <w:tc>
          <w:tcPr>
            <w:tcW w:w="2020" w:type="dxa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100,2</w:t>
            </w:r>
          </w:p>
        </w:tc>
      </w:tr>
      <w:tr w:rsidR="006A0B75" w:rsidRPr="00AD56E9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56E9">
              <w:rPr>
                <w:rFonts w:asciiTheme="minorHAnsi" w:hAnsiTheme="minorHAnsi" w:cs="Arial CYR"/>
                <w:sz w:val="16"/>
                <w:szCs w:val="16"/>
              </w:rPr>
              <w:t>100,3</w:t>
            </w:r>
          </w:p>
        </w:tc>
      </w:tr>
    </w:tbl>
    <w:p w:rsidR="006A0B75" w:rsidRPr="00AD56E9" w:rsidRDefault="006A0B75" w:rsidP="00D47881">
      <w:pPr>
        <w:pStyle w:val="ab"/>
        <w:spacing w:before="120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Value of subsistence level in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 xml:space="preserve"> September 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20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20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6A0B75" w:rsidRPr="00213CDA" w:rsidTr="00777BE5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B75" w:rsidRPr="00AD56E9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B75" w:rsidRPr="00AD56E9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0B75" w:rsidRPr="00AD56E9" w:rsidRDefault="006A0B75" w:rsidP="00777BE5">
            <w:pPr>
              <w:pStyle w:val="a6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35 671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100,0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35 188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98,6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33 219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93,1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35 469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99,4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35 569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99,7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32 594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91,4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32 045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89,8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34 014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95,4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33 234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93,2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33 101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92,8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42 646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119,6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32 640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91,5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34 701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97,3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33 084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92,7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36 752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103,0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40 753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114,2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38 853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108,9</w:t>
            </w:r>
          </w:p>
        </w:tc>
      </w:tr>
      <w:tr w:rsidR="006A0B75" w:rsidRPr="00AD56E9" w:rsidTr="00777BE5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A0B75" w:rsidRPr="00AD56E9" w:rsidRDefault="006A0B75" w:rsidP="00777BE5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33 085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B75" w:rsidRPr="00AD56E9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6"/>
              </w:rPr>
            </w:pPr>
            <w:r w:rsidRPr="00AD56E9">
              <w:rPr>
                <w:rFonts w:asciiTheme="minorHAnsi" w:hAnsiTheme="minorHAnsi" w:cs="Arial CYR"/>
                <w:sz w:val="14"/>
                <w:szCs w:val="16"/>
              </w:rPr>
              <w:t>92,8</w:t>
            </w:r>
          </w:p>
        </w:tc>
      </w:tr>
    </w:tbl>
    <w:p w:rsidR="006A0B75" w:rsidRPr="00AD56E9" w:rsidRDefault="006A0B75" w:rsidP="00B83E59">
      <w:pPr>
        <w:pStyle w:val="ab"/>
        <w:spacing w:before="120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Price index of industrial production enterprises in September 2020</w:t>
      </w:r>
    </w:p>
    <w:p w:rsidR="006A0B75" w:rsidRPr="00AD56E9" w:rsidRDefault="006A0B75" w:rsidP="006A0B75">
      <w:pPr>
        <w:pStyle w:val="a6"/>
        <w:rPr>
          <w:rFonts w:asciiTheme="minorHAnsi" w:hAnsiTheme="minorHAnsi" w:cs="Arial"/>
          <w:color w:val="000000"/>
          <w:sz w:val="14"/>
          <w:szCs w:val="14"/>
          <w:lang w:val="en-US"/>
        </w:rPr>
      </w:pPr>
      <w:r w:rsidRPr="00AD56E9">
        <w:rPr>
          <w:rFonts w:asciiTheme="minorHAnsi" w:hAnsiTheme="minorHAnsi" w:cs="Arial"/>
          <w:color w:val="000000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6A0B75" w:rsidRPr="00A2119B" w:rsidTr="00777BE5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75" w:rsidRPr="00A2119B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75" w:rsidRPr="00A2119B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2119B">
              <w:rPr>
                <w:rFonts w:asciiTheme="minorHAnsi" w:hAnsiTheme="minorHAns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B75" w:rsidRPr="00A2119B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2119B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</w:t>
            </w:r>
            <w:r w:rsidRPr="00A2119B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B75" w:rsidRPr="00A2119B" w:rsidRDefault="006A0B75" w:rsidP="00777BE5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A2119B">
              <w:rPr>
                <w:rFonts w:asciiTheme="minorHAnsi" w:hAnsiTheme="minorHAnsi" w:cs="Tahoma"/>
                <w:color w:val="000000"/>
                <w:sz w:val="14"/>
                <w:szCs w:val="14"/>
                <w:lang w:val="en-US"/>
              </w:rPr>
              <w:t>I</w:t>
            </w:r>
            <w:r w:rsidRPr="00A2119B">
              <w:rPr>
                <w:rFonts w:asciiTheme="minorHAnsi" w:hAnsiTheme="minorHAns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6A0B75" w:rsidRPr="00A2119B" w:rsidTr="00777BE5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6A0B75" w:rsidRPr="00A2119B" w:rsidRDefault="006A0B75" w:rsidP="00181C65">
            <w:pPr>
              <w:pStyle w:val="a7"/>
              <w:spacing w:after="8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A2119B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A2119B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94,4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105,7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92,7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67,6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65,5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75,1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73,7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116,5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112,5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112,7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116,6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118,8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119,7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120,1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6A0B75" w:rsidRPr="00A2119B" w:rsidTr="00777BE5">
        <w:trPr>
          <w:cantSplit/>
          <w:trHeight w:val="67"/>
        </w:trPr>
        <w:tc>
          <w:tcPr>
            <w:tcW w:w="10065" w:type="dxa"/>
            <w:gridSpan w:val="4"/>
          </w:tcPr>
          <w:p w:rsidR="006A0B75" w:rsidRPr="00A2119B" w:rsidRDefault="006A0B75" w:rsidP="00B83E59">
            <w:pPr>
              <w:pStyle w:val="a7"/>
              <w:spacing w:after="80"/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A2119B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A2119B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D4788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98,8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109,4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110,6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99,4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6A0B75" w:rsidRPr="00A2119B" w:rsidTr="00777BE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6A0B75" w:rsidRPr="00A2119B" w:rsidRDefault="006A0B75" w:rsidP="00777BE5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2119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6A0B75" w:rsidRPr="00A2119B" w:rsidRDefault="006A0B75" w:rsidP="00777BE5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2119B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9B0F7D" w:rsidRDefault="009B1DD5" w:rsidP="00B83E59">
      <w:pPr>
        <w:pStyle w:val="ab"/>
        <w:widowControl w:val="0"/>
        <w:spacing w:before="120" w:after="0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AD56E9">
        <w:rPr>
          <w:rFonts w:asciiTheme="minorHAnsi" w:hAnsiTheme="minorHAnsi"/>
          <w:color w:val="000000" w:themeColor="text1"/>
          <w:sz w:val="20"/>
          <w:lang w:val="en-US"/>
        </w:rPr>
        <w:t>Investment statistics</w:t>
      </w:r>
    </w:p>
    <w:p w:rsidR="00A2119B" w:rsidRPr="00A2119B" w:rsidRDefault="00A2119B" w:rsidP="00A2119B">
      <w:pPr>
        <w:pStyle w:val="a0"/>
        <w:rPr>
          <w:lang w:val="en-US"/>
        </w:rPr>
      </w:pPr>
    </w:p>
    <w:p w:rsidR="002E1525" w:rsidRDefault="002E1525" w:rsidP="00A2119B">
      <w:pPr>
        <w:pStyle w:val="ab"/>
        <w:spacing w:before="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AD56E9">
        <w:rPr>
          <w:rFonts w:asciiTheme="minorHAnsi" w:hAnsiTheme="minorHAnsi"/>
          <w:color w:val="000000" w:themeColor="text1"/>
          <w:sz w:val="18"/>
          <w:szCs w:val="18"/>
          <w:lang w:val="en-GB"/>
        </w:rPr>
        <w:t>Utilisation of fixed capital investments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402"/>
      </w:tblGrid>
      <w:tr w:rsidR="002D2C1A" w:rsidRPr="00AD56E9" w:rsidTr="00A2119B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C1A" w:rsidRPr="00AD56E9" w:rsidRDefault="002D2C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1A" w:rsidRPr="00AD56E9" w:rsidRDefault="002D2C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January-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September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2020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2C1A" w:rsidRPr="00AD56E9" w:rsidRDefault="002D2C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As % to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J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anuary</w:t>
            </w: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-September 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2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0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20</w:t>
            </w:r>
          </w:p>
        </w:tc>
      </w:tr>
      <w:tr w:rsidR="002D2C1A" w:rsidRPr="00213CDA" w:rsidTr="00A2119B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C1A" w:rsidRPr="00AD56E9" w:rsidRDefault="002D2C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1A" w:rsidRPr="00AD56E9" w:rsidRDefault="002D2C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1A" w:rsidRPr="00AD56E9" w:rsidRDefault="002D2C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2C1A" w:rsidRPr="00AD56E9" w:rsidRDefault="002D2C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2D2C1A" w:rsidRPr="00AD56E9" w:rsidTr="00A2119B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8 291 604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95,1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297 614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410 401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437 903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2 445 629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29,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75,6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327 458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82,6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230 303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108,2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484 236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88,5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234 086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181 316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69,5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382 305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328 254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174 211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414 052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166,7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484 355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668 878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608 173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112,5</w:t>
            </w:r>
          </w:p>
        </w:tc>
      </w:tr>
      <w:tr w:rsidR="002D2C1A" w:rsidRPr="00AD56E9" w:rsidTr="00A2119B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C1A" w:rsidRPr="00AD56E9" w:rsidRDefault="002D2C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182 430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C1A" w:rsidRPr="00AD56E9" w:rsidRDefault="002D2C1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136,2</w:t>
            </w:r>
          </w:p>
        </w:tc>
      </w:tr>
    </w:tbl>
    <w:p w:rsidR="009B0F7D" w:rsidRPr="00AD56E9" w:rsidRDefault="009B0F7D" w:rsidP="00B6760F">
      <w:pPr>
        <w:pStyle w:val="ab"/>
        <w:spacing w:before="120"/>
        <w:jc w:val="both"/>
        <w:rPr>
          <w:rFonts w:asciiTheme="minorHAnsi" w:hAnsiTheme="minorHAnsi" w:cs="Calibri"/>
          <w:sz w:val="20"/>
          <w:lang w:val="en-US"/>
        </w:rPr>
      </w:pPr>
      <w:r w:rsidRPr="00AD56E9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AD56E9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413D4C" w:rsidRPr="00AD56E9" w:rsidRDefault="00413D4C" w:rsidP="00B6760F">
      <w:pPr>
        <w:pStyle w:val="ab"/>
        <w:spacing w:before="0"/>
        <w:rPr>
          <w:rFonts w:asciiTheme="minorHAnsi" w:hAnsiTheme="minorHAnsi" w:cs="Arial"/>
          <w:bCs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Registered juri</w:t>
      </w:r>
      <w:bookmarkStart w:id="3" w:name="_GoBack"/>
      <w:bookmarkEnd w:id="3"/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dical persons by regions and activity</w:t>
      </w:r>
    </w:p>
    <w:p w:rsidR="00413D4C" w:rsidRPr="00AD56E9" w:rsidRDefault="00413D4C" w:rsidP="00413D4C">
      <w:pPr>
        <w:pStyle w:val="a6"/>
        <w:spacing w:after="60"/>
        <w:rPr>
          <w:rFonts w:asciiTheme="minorHAnsi" w:hAnsiTheme="minorHAnsi" w:cs="Arial"/>
          <w:color w:val="000000"/>
          <w:sz w:val="14"/>
          <w:szCs w:val="14"/>
          <w:lang w:val="kk-KZ"/>
        </w:rPr>
      </w:pPr>
      <w:proofErr w:type="gramStart"/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>as</w:t>
      </w:r>
      <w:proofErr w:type="gramEnd"/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of 01.</w:t>
      </w:r>
      <w:r w:rsidRPr="00AD56E9">
        <w:rPr>
          <w:rFonts w:asciiTheme="minorHAnsi" w:hAnsiTheme="minorHAnsi" w:cs="Arial"/>
          <w:color w:val="000000"/>
          <w:sz w:val="14"/>
          <w:szCs w:val="14"/>
          <w:lang w:val="kk-KZ"/>
        </w:rPr>
        <w:t>10</w:t>
      </w:r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>.20</w:t>
      </w:r>
      <w:r w:rsidRPr="00AD56E9">
        <w:rPr>
          <w:rFonts w:asciiTheme="minorHAnsi" w:hAnsiTheme="minorHAnsi" w:cs="Arial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413D4C" w:rsidRPr="00AD56E9" w:rsidTr="00777BE5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Among which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of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in liquidation process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458 893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322 031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48 062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170 436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103 533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6 330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14 329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10 887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6 817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233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18 199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13 559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2 101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6 916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4 542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141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23 464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16 469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2 511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9 857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4 101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13 278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9 885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1 788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4 687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3 410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166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11 421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8 346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5 162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2 370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204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13 179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9 440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4 549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3 329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30 959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22 421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10 488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10 626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393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14 396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11 046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7 269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2 972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498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10 637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8 075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4 663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2 729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204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15 860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11 097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4 970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5 164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441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16 544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12 865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7 559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4 006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163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10 304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8 089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5 577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2 099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130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15 440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12 106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7 052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3 586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21 598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15 715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10 354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3 986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349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76 720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54 305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7 447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25 909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20 949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2 021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128 422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80 718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20 071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41 560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19 087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1 123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24 143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17 008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2 415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7 047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7 546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</w:tr>
    </w:tbl>
    <w:p w:rsidR="00413D4C" w:rsidRPr="00AD56E9" w:rsidRDefault="00413D4C" w:rsidP="00B6760F">
      <w:pPr>
        <w:pStyle w:val="ab"/>
        <w:spacing w:before="120"/>
        <w:rPr>
          <w:rFonts w:asciiTheme="minorHAnsi" w:hAnsiTheme="minorHAnsi" w:cs="Arial"/>
          <w:bCs/>
          <w:color w:val="000000"/>
          <w:sz w:val="18"/>
          <w:szCs w:val="18"/>
          <w:lang w:val="kk-KZ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Registered juridical persons by regions and</w:t>
      </w:r>
      <w:r w:rsidRPr="00AD56E9">
        <w:rPr>
          <w:rFonts w:asciiTheme="minorHAnsi" w:hAnsiTheme="minorHAns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413D4C" w:rsidRPr="00AD56E9" w:rsidRDefault="00413D4C" w:rsidP="00413D4C">
      <w:pPr>
        <w:pStyle w:val="a6"/>
        <w:spacing w:after="60"/>
        <w:rPr>
          <w:rFonts w:asciiTheme="minorHAnsi" w:hAnsiTheme="minorHAnsi" w:cs="Arial"/>
          <w:color w:val="000000"/>
          <w:sz w:val="14"/>
          <w:szCs w:val="14"/>
          <w:lang w:val="kk-KZ"/>
        </w:rPr>
      </w:pPr>
      <w:proofErr w:type="gramStart"/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>as</w:t>
      </w:r>
      <w:proofErr w:type="gramEnd"/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of 01.</w:t>
      </w:r>
      <w:r w:rsidRPr="00AD56E9">
        <w:rPr>
          <w:rFonts w:asciiTheme="minorHAnsi" w:hAnsiTheme="minorHAnsi" w:cs="Arial"/>
          <w:color w:val="000000"/>
          <w:sz w:val="14"/>
          <w:szCs w:val="14"/>
          <w:lang w:val="kk-KZ"/>
        </w:rPr>
        <w:t>10</w:t>
      </w:r>
      <w:r w:rsidRPr="00AD56E9">
        <w:rPr>
          <w:rFonts w:asciiTheme="minorHAnsi" w:hAnsiTheme="minorHAnsi" w:cs="Arial"/>
          <w:color w:val="000000"/>
          <w:sz w:val="14"/>
          <w:szCs w:val="14"/>
          <w:lang w:val="en-US"/>
        </w:rPr>
        <w:t>.20</w:t>
      </w:r>
      <w:r w:rsidRPr="00AD56E9">
        <w:rPr>
          <w:rFonts w:asciiTheme="minorHAnsi" w:hAnsiTheme="minorHAnsi" w:cs="Arial"/>
          <w:color w:val="000000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413D4C" w:rsidRPr="00213CDA" w:rsidTr="00777BE5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Of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GB"/>
              </w:rPr>
              <w:t>which</w:t>
            </w: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foreign</w:t>
            </w:r>
          </w:p>
        </w:tc>
      </w:tr>
      <w:tr w:rsidR="00413D4C" w:rsidRPr="00213CDA" w:rsidTr="00777BE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3D4C" w:rsidRPr="00AD56E9" w:rsidRDefault="00413D4C" w:rsidP="00777BE5">
            <w:pPr>
              <w:pStyle w:val="af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458 893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25 435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405 392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11 202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28 066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14 329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2 066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11 826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437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18 199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15 902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789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23 464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2 309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20 581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574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13 278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1 027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11 546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705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11 421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1 363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9 481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577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13 179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10 654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903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30 959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1 968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27 630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1 361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14 396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1 874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11 624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898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10 637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9 236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117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15 860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811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14 165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884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16 544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14 603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633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10 304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1 449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8 230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625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15 440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2 344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12 960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21 598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2 169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18 727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702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76 720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714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71 223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1 777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4 783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128 422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1 085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114 286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4 616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13 051</w:t>
            </w:r>
          </w:p>
        </w:tc>
      </w:tr>
      <w:tr w:rsidR="00413D4C" w:rsidRPr="00AD56E9" w:rsidTr="00777BE5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13D4C" w:rsidRPr="00AD56E9" w:rsidRDefault="00413D4C" w:rsidP="00777BE5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24 143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22 718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13D4C" w:rsidRPr="00AD56E9" w:rsidRDefault="00413D4C" w:rsidP="00413D4C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891</w:t>
            </w:r>
          </w:p>
        </w:tc>
      </w:tr>
    </w:tbl>
    <w:p w:rsidR="007909CE" w:rsidRPr="00AD56E9" w:rsidRDefault="00F90EF4" w:rsidP="00B6760F">
      <w:pPr>
        <w:pStyle w:val="ab"/>
        <w:pageBreakBefore/>
        <w:widowControl w:val="0"/>
        <w:spacing w:before="120" w:line="360" w:lineRule="auto"/>
        <w:jc w:val="left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AD56E9">
        <w:rPr>
          <w:rFonts w:asciiTheme="minorHAnsi" w:hAnsiTheme="minorHAnsi"/>
          <w:color w:val="000000" w:themeColor="text1"/>
          <w:sz w:val="20"/>
        </w:rPr>
        <w:lastRenderedPageBreak/>
        <w:t>Domestic trade</w:t>
      </w:r>
      <w:r w:rsidRPr="00AD56E9">
        <w:rPr>
          <w:rFonts w:asciiTheme="minorHAnsi" w:hAnsiTheme="minorHAnsi"/>
          <w:color w:val="000000" w:themeColor="text1"/>
          <w:sz w:val="20"/>
          <w:lang w:val="en-US"/>
        </w:rPr>
        <w:t xml:space="preserve"> </w:t>
      </w:r>
      <w:r w:rsidRPr="00AD56E9">
        <w:rPr>
          <w:rStyle w:val="af4"/>
          <w:rFonts w:asciiTheme="minorHAnsi" w:hAnsiTheme="minorHAnsi"/>
          <w:color w:val="000000" w:themeColor="text1"/>
          <w:sz w:val="20"/>
          <w:u w:val="none"/>
        </w:rPr>
        <w:t>statistics</w:t>
      </w:r>
    </w:p>
    <w:p w:rsidR="002C3F1A" w:rsidRPr="00AD56E9" w:rsidRDefault="002C3F1A" w:rsidP="002C3F1A">
      <w:pPr>
        <w:pStyle w:val="ab"/>
        <w:spacing w:before="0" w:after="0" w:line="480" w:lineRule="auto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The volume of sales of goods in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 xml:space="preserve"> 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January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-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GB"/>
        </w:rPr>
        <w:t>September 20</w:t>
      </w: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20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835"/>
      </w:tblGrid>
      <w:tr w:rsidR="002C3F1A" w:rsidRPr="00213CDA" w:rsidTr="00BC0F97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2C3F1A" w:rsidRPr="00213CDA" w:rsidTr="00BC0F97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3F1A" w:rsidRPr="00AD56E9" w:rsidRDefault="002C3F1A" w:rsidP="00BB0D0A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bookmarkStart w:id="4" w:name="_Hlk179773996"/>
            <w:r w:rsidRPr="00AD56E9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8 014 762,6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16 396 898,1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193 726,0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59,9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360 532,8</w:t>
            </w:r>
          </w:p>
        </w:tc>
      </w:tr>
      <w:tr w:rsidR="002C3F1A" w:rsidRPr="00AD56E9" w:rsidTr="00BC0F97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486 593,1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15,8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665 615,3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366 807,5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50,1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340 694,3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217 698,3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39,2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1 630 601,2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237 222,6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263 339,1</w:t>
            </w:r>
          </w:p>
        </w:tc>
      </w:tr>
      <w:tr w:rsidR="002C3F1A" w:rsidRPr="00AD56E9" w:rsidTr="00BC0F97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225 494,4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60,9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181 648,2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740 215,0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61,2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866 646,0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260 112,3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29,1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489 195,5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217 613,8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64,1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130 063,9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140 600,6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18,5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140 520,3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288 021,4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49,1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353 352,0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180 606,2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46,0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268 072,4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122 183,4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54 610,4</w:t>
            </w:r>
          </w:p>
        </w:tc>
      </w:tr>
      <w:tr w:rsidR="002C3F1A" w:rsidRPr="00AD56E9" w:rsidTr="00BC0F97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712 845,7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76,5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584 921,2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901 439,6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21,0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2 434 766,8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2 438 754,3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29,4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7 021 475,2</w:t>
            </w:r>
          </w:p>
        </w:tc>
      </w:tr>
      <w:tr w:rsidR="002C3F1A" w:rsidRPr="00AD56E9" w:rsidTr="00BC0F97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F1A" w:rsidRPr="00AD56E9" w:rsidRDefault="002C3F1A" w:rsidP="00BB0D0A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284 828,4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F1A" w:rsidRPr="00AD56E9" w:rsidRDefault="002C3F1A" w:rsidP="00BB0D0A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610 843,8</w:t>
            </w:r>
          </w:p>
        </w:tc>
      </w:tr>
    </w:tbl>
    <w:bookmarkEnd w:id="4"/>
    <w:p w:rsidR="005F2AEC" w:rsidRPr="00AD56E9" w:rsidRDefault="00F90EF4" w:rsidP="00B6760F">
      <w:pPr>
        <w:pStyle w:val="ab"/>
        <w:spacing w:before="120" w:line="360" w:lineRule="auto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AD56E9">
        <w:rPr>
          <w:rFonts w:asciiTheme="minorHAnsi" w:hAnsiTheme="minorHAnsi"/>
          <w:color w:val="000000" w:themeColor="text1"/>
          <w:sz w:val="20"/>
          <w:lang w:val="en-US"/>
        </w:rPr>
        <w:t>Agriculture, forestry</w:t>
      </w:r>
      <w:r w:rsidR="00285563" w:rsidRPr="00AD56E9">
        <w:rPr>
          <w:rFonts w:asciiTheme="minorHAnsi" w:hAnsiTheme="minorHAnsi"/>
          <w:color w:val="000000" w:themeColor="text1"/>
          <w:sz w:val="20"/>
          <w:lang w:val="en-US"/>
        </w:rPr>
        <w:t>, hunting</w:t>
      </w:r>
      <w:r w:rsidRPr="00AD56E9">
        <w:rPr>
          <w:rFonts w:asciiTheme="minorHAnsi" w:hAnsiTheme="minorHAnsi"/>
          <w:color w:val="000000" w:themeColor="text1"/>
          <w:sz w:val="20"/>
          <w:lang w:val="en-US"/>
        </w:rPr>
        <w:t xml:space="preserve"> and fisheries statistics</w:t>
      </w:r>
    </w:p>
    <w:p w:rsidR="00093F0A" w:rsidRPr="00AD56E9" w:rsidRDefault="00093F0A" w:rsidP="00B6760F">
      <w:pPr>
        <w:pStyle w:val="ab"/>
        <w:spacing w:before="0" w:line="360" w:lineRule="auto"/>
        <w:rPr>
          <w:rFonts w:asciiTheme="minorHAnsi" w:hAnsiTheme="minorHAnsi"/>
          <w:sz w:val="18"/>
          <w:szCs w:val="18"/>
          <w:lang w:val="en-US"/>
        </w:rPr>
      </w:pPr>
      <w:r w:rsidRPr="00AD56E9">
        <w:rPr>
          <w:rFonts w:asciiTheme="minorHAnsi" w:hAnsiTheme="minorHAnsi"/>
          <w:sz w:val="18"/>
          <w:szCs w:val="18"/>
          <w:lang w:val="en-GB"/>
        </w:rPr>
        <w:t xml:space="preserve">Number of livestock and poultry as of </w:t>
      </w:r>
      <w:r w:rsidRPr="00AD56E9">
        <w:rPr>
          <w:rFonts w:asciiTheme="minorHAnsi" w:hAnsiTheme="minorHAnsi"/>
          <w:sz w:val="18"/>
          <w:szCs w:val="18"/>
          <w:lang w:val="en-US"/>
        </w:rPr>
        <w:t xml:space="preserve">October </w:t>
      </w:r>
      <w:r w:rsidRPr="00AD56E9">
        <w:rPr>
          <w:rFonts w:asciiTheme="minorHAnsi" w:hAnsiTheme="minorHAnsi"/>
          <w:sz w:val="18"/>
          <w:szCs w:val="18"/>
          <w:lang w:val="en-GB"/>
        </w:rPr>
        <w:t xml:space="preserve">1, </w:t>
      </w:r>
      <w:r w:rsidRPr="00AD56E9">
        <w:rPr>
          <w:rFonts w:asciiTheme="minorHAnsi" w:hAnsiTheme="minorHAnsi"/>
          <w:sz w:val="18"/>
          <w:szCs w:val="18"/>
          <w:lang w:val="en-US"/>
        </w:rPr>
        <w:t>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376"/>
      </w:tblGrid>
      <w:tr w:rsidR="00093F0A" w:rsidRPr="00AD56E9" w:rsidTr="00BB0D0A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US"/>
              </w:rPr>
              <w:t>A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mong which</w:t>
            </w:r>
          </w:p>
        </w:tc>
      </w:tr>
      <w:tr w:rsidR="00093F0A" w:rsidRPr="00AD56E9" w:rsidTr="00BB0D0A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093F0A" w:rsidRPr="00AD56E9" w:rsidTr="00BB0D0A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as % to 01.10.20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as % to 01.10.20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as % to 01.10.20</w:t>
            </w:r>
            <w:r w:rsidRPr="00AD56E9">
              <w:rPr>
                <w:rFonts w:asciiTheme="minorHAnsi" w:hAnsiTheme="minorHAnsi"/>
                <w:sz w:val="14"/>
                <w:szCs w:val="14"/>
              </w:rPr>
              <w:t>19</w:t>
            </w:r>
          </w:p>
        </w:tc>
      </w:tr>
      <w:tr w:rsidR="00093F0A" w:rsidRPr="00AD56E9" w:rsidTr="00BB0D0A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</w:t>
            </w:r>
            <w:r w:rsidRPr="00AD56E9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 CYR"/>
                <w:sz w:val="14"/>
                <w:szCs w:val="14"/>
              </w:rPr>
              <w:t>178,4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3</w:t>
            </w:r>
            <w:r w:rsidRPr="00AD56E9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 CYR"/>
                <w:sz w:val="14"/>
                <w:szCs w:val="14"/>
              </w:rPr>
              <w:t>011,9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4</w:t>
            </w:r>
            <w:r w:rsidRPr="00AD56E9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 CYR"/>
                <w:sz w:val="14"/>
                <w:szCs w:val="14"/>
              </w:rPr>
              <w:t>394,7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472,8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241,9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540,1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235,0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249,0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</w:t>
            </w:r>
            <w:r w:rsidRPr="00AD56E9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 CYR"/>
                <w:sz w:val="14"/>
                <w:szCs w:val="14"/>
              </w:rPr>
              <w:t>208,1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500,3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618,6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659,7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397,8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210,4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175,7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236,1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591,1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316,4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251,8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471,9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268,7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352,6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227,3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484,2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184,9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235,6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66,0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230,5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</w:t>
            </w:r>
            <w:r w:rsidRPr="00AD56E9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 CYR"/>
                <w:sz w:val="14"/>
                <w:szCs w:val="14"/>
              </w:rPr>
              <w:t>080,9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145,4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885,9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</w:t>
            </w:r>
            <w:r w:rsidRPr="00AD56E9">
              <w:rPr>
                <w:rFonts w:asciiTheme="minorHAnsi" w:hAnsiTheme="minorHAnsi" w:cs="Arial CYR"/>
                <w:sz w:val="14"/>
                <w:szCs w:val="14"/>
                <w:lang w:val="en-US"/>
              </w:rPr>
              <w:t xml:space="preserve"> </w:t>
            </w:r>
            <w:r w:rsidRPr="00AD56E9">
              <w:rPr>
                <w:rFonts w:asciiTheme="minorHAnsi" w:hAnsiTheme="minorHAnsi" w:cs="Arial CYR"/>
                <w:sz w:val="14"/>
                <w:szCs w:val="14"/>
              </w:rPr>
              <w:t>180,5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586,0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548,7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78,1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150,0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84,5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67,6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</w:tr>
      <w:tr w:rsidR="00093F0A" w:rsidRPr="00AD56E9" w:rsidTr="00BB0D0A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4 028,3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1 553,5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2 193,0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566,9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83,9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88,3</w:t>
            </w:r>
          </w:p>
        </w:tc>
      </w:tr>
      <w:tr w:rsidR="00093F0A" w:rsidRPr="00AD56E9" w:rsidTr="00BB0D0A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19 536,8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8 437,1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10 074,6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1 197,7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2 020,8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1 600,2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578,3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474,3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1 689,4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1 283,8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600,4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352,4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355,8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4 472,8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1 057,8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3 051,2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1 639,2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841,9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738,3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tabs>
                <w:tab w:val="left" w:pos="648"/>
              </w:tabs>
              <w:ind w:right="-33" w:firstLine="106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</w:tr>
      <w:tr w:rsidR="00093F0A" w:rsidRPr="00AD56E9" w:rsidTr="00BB0D0A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2 517,0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1 688,0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74,1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91,6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61,6</w:t>
            </w:r>
          </w:p>
        </w:tc>
      </w:tr>
      <w:tr w:rsidR="00093F0A" w:rsidRPr="00AD56E9" w:rsidTr="00BB0D0A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69,3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87,6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24 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46,5</w:t>
            </w:r>
          </w:p>
        </w:tc>
      </w:tr>
      <w:tr w:rsidR="00093F0A" w:rsidRPr="00AD56E9" w:rsidTr="00BB0D0A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3 088,9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1 478,3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1 411,3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161,6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119,0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361,2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</w:tr>
      <w:tr w:rsidR="00093F0A" w:rsidRPr="00AD56E9" w:rsidTr="00BB0D0A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In 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>11,3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times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121,6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122,2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2,6 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kk-KZ"/>
              </w:rPr>
              <w:t>4,3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57,4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39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82,9</w:t>
            </w:r>
          </w:p>
        </w:tc>
      </w:tr>
      <w:tr w:rsidR="00093F0A" w:rsidRPr="00AD56E9" w:rsidTr="00BB0D0A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46 064,2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630,6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14 536,3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7 775,0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1 142,0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1 343,2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744,0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11 750,2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1 597,1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1 446,8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1 704,0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850,8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3 407,3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2 964,9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1 914,6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4 230,0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2 524,9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1 965,3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1 257,9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1 370,6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26,0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3,8 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</w:tr>
    </w:tbl>
    <w:p w:rsidR="00093F0A" w:rsidRPr="00AD56E9" w:rsidRDefault="00093F0A" w:rsidP="006B3621">
      <w:pPr>
        <w:pStyle w:val="ab"/>
        <w:widowControl w:val="0"/>
        <w:spacing w:before="120" w:after="0" w:line="480" w:lineRule="auto"/>
        <w:rPr>
          <w:rFonts w:asciiTheme="minorHAnsi" w:hAnsiTheme="minorHAnsi"/>
          <w:sz w:val="18"/>
          <w:szCs w:val="18"/>
          <w:lang w:val="en-US"/>
        </w:rPr>
      </w:pPr>
      <w:r w:rsidRPr="00AD56E9">
        <w:rPr>
          <w:rFonts w:asciiTheme="minorHAnsi" w:hAnsiTheme="minorHAnsi"/>
          <w:sz w:val="18"/>
          <w:szCs w:val="18"/>
          <w:lang w:val="en-GB"/>
        </w:rPr>
        <w:t>Production of main animal breeding products in January-September 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093F0A" w:rsidRPr="00AD56E9" w:rsidTr="00BB0D0A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3F0A" w:rsidRPr="00AD56E9" w:rsidRDefault="00093F0A" w:rsidP="00BB0D0A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Among which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3F0A" w:rsidRPr="00AD56E9" w:rsidRDefault="00093F0A" w:rsidP="00BB0D0A">
            <w:pPr>
              <w:pStyle w:val="afd"/>
              <w:ind w:firstLine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households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as % to January-</w:t>
            </w:r>
            <w:r w:rsidR="006B3621">
              <w:rPr>
                <w:rFonts w:asciiTheme="minorHAnsi" w:hAnsiTheme="minorHAnsi"/>
                <w:sz w:val="14"/>
                <w:szCs w:val="14"/>
                <w:lang w:val="en-GB"/>
              </w:rPr>
              <w:t>S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eptember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6B3621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>
              <w:rPr>
                <w:rFonts w:asciiTheme="minorHAnsi" w:hAnsiTheme="minorHAnsi"/>
                <w:sz w:val="14"/>
                <w:szCs w:val="14"/>
                <w:lang w:val="en-GB"/>
              </w:rPr>
              <w:t>J</w:t>
            </w:r>
            <w:r w:rsidR="00093F0A" w:rsidRPr="00AD56E9">
              <w:rPr>
                <w:rFonts w:asciiTheme="minorHAnsi" w:hAnsiTheme="minorHAnsi"/>
                <w:sz w:val="14"/>
                <w:szCs w:val="14"/>
                <w:lang w:val="en-GB"/>
              </w:rPr>
              <w:t>une 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as % to January-</w:t>
            </w:r>
            <w:r w:rsidR="006B3621">
              <w:rPr>
                <w:rFonts w:asciiTheme="minorHAnsi" w:hAnsiTheme="minorHAnsi"/>
                <w:sz w:val="14"/>
                <w:szCs w:val="14"/>
                <w:lang w:val="en-GB"/>
              </w:rPr>
              <w:t>S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eptember2019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3F0A" w:rsidRPr="00AD56E9" w:rsidRDefault="00093F0A" w:rsidP="00BB0D0A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as % to January-</w:t>
            </w:r>
            <w:r w:rsidR="006B3621">
              <w:rPr>
                <w:rFonts w:asciiTheme="minorHAnsi" w:hAnsiTheme="minorHAnsi"/>
                <w:sz w:val="14"/>
                <w:szCs w:val="14"/>
                <w:lang w:val="en-GB"/>
              </w:rPr>
              <w:t>S</w:t>
            </w: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eptember 2019</w:t>
            </w:r>
          </w:p>
        </w:tc>
      </w:tr>
      <w:tr w:rsidR="00093F0A" w:rsidRPr="00A06D65" w:rsidTr="00BB0D0A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F0A" w:rsidRPr="00AD56E9" w:rsidRDefault="00093F0A" w:rsidP="00B83E59">
            <w:pPr>
              <w:pStyle w:val="afd"/>
              <w:spacing w:before="80" w:after="80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0"/>
              <w:jc w:val="left"/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1 372,4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268,5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763,2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87,6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093F0A" w:rsidRPr="00AD56E9" w:rsidRDefault="00093F0A" w:rsidP="00181C65">
            <w:pPr>
              <w:pStyle w:val="afd"/>
              <w:spacing w:before="80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4 841,8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3 498,7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241,1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227,8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466,7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258,1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287,3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564,5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785,6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273,0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91,9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54,6</w:t>
            </w:r>
          </w:p>
        </w:tc>
      </w:tr>
      <w:tr w:rsidR="00093F0A" w:rsidRPr="00AD56E9" w:rsidTr="00BB0D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10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093F0A" w:rsidRPr="00AD56E9" w:rsidTr="00BB0D0A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fd"/>
              <w:jc w:val="center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E</w:t>
            </w:r>
            <w:r w:rsidR="003379CB"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</w:t>
            </w: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gs*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en-US" w:eastAsia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3 990,7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1 015,9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AD56E9">
              <w:rPr>
                <w:rFonts w:asciiTheme="minorHAnsi" w:hAnsiTheme="minorHAnsi" w:cs="Calibri"/>
                <w:sz w:val="14"/>
                <w:szCs w:val="14"/>
              </w:rPr>
              <w:t xml:space="preserve"> 11,7 </w:t>
            </w:r>
            <w:r w:rsidRPr="00AD56E9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61,2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783,1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87,3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501,6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79,9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193,6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154,9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167,4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37,2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92,0</w:t>
            </w:r>
          </w:p>
        </w:tc>
      </w:tr>
      <w:tr w:rsidR="00093F0A" w:rsidRPr="00AD56E9" w:rsidTr="00BB0D0A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F0A" w:rsidRPr="00AD56E9" w:rsidRDefault="00093F0A" w:rsidP="00BB0D0A">
            <w:pPr>
              <w:pStyle w:val="a9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132,0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4,3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3F0A" w:rsidRPr="00AD56E9" w:rsidRDefault="00093F0A" w:rsidP="00BB0D0A">
            <w:pPr>
              <w:ind w:firstLine="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</w:tbl>
    <w:p w:rsidR="00093F0A" w:rsidRPr="00AD56E9" w:rsidRDefault="00093F0A" w:rsidP="00093F0A">
      <w:pPr>
        <w:pStyle w:val="a4"/>
        <w:spacing w:before="0"/>
        <w:ind w:left="0" w:firstLine="284"/>
        <w:rPr>
          <w:rFonts w:asciiTheme="minorHAnsi" w:hAnsiTheme="minorHAnsi" w:cs="Arial"/>
          <w:sz w:val="14"/>
          <w:szCs w:val="14"/>
        </w:rPr>
      </w:pPr>
      <w:r w:rsidRPr="00AD56E9">
        <w:rPr>
          <w:rFonts w:asciiTheme="minorHAnsi" w:hAnsiTheme="minorHAnsi" w:cs="Arial"/>
          <w:sz w:val="14"/>
          <w:szCs w:val="14"/>
          <w:lang w:val="en-GB"/>
        </w:rPr>
        <w:t>* Million</w:t>
      </w:r>
      <w:r w:rsidRPr="00AD56E9">
        <w:rPr>
          <w:rFonts w:asciiTheme="minorHAnsi" w:hAnsiTheme="minorHAnsi" w:cs="Arial"/>
          <w:sz w:val="14"/>
          <w:szCs w:val="14"/>
          <w:lang w:val="en-US"/>
        </w:rPr>
        <w:t xml:space="preserve"> pieces.</w:t>
      </w:r>
    </w:p>
    <w:p w:rsidR="00F567E5" w:rsidRPr="003141B9" w:rsidRDefault="00F567E5" w:rsidP="00B83E59">
      <w:pPr>
        <w:pStyle w:val="a0"/>
        <w:pageBreakBefore/>
        <w:widowControl w:val="0"/>
        <w:spacing w:before="240"/>
        <w:ind w:firstLine="0"/>
        <w:rPr>
          <w:rFonts w:asciiTheme="minorHAnsi" w:hAnsiTheme="minorHAnsi"/>
          <w:b/>
          <w:lang w:val="en-US"/>
        </w:rPr>
      </w:pPr>
      <w:r w:rsidRPr="003141B9">
        <w:rPr>
          <w:rFonts w:asciiTheme="minorHAnsi" w:hAnsiTheme="minorHAnsi" w:cs="Calibri"/>
          <w:b/>
          <w:lang w:val="en-US"/>
        </w:rPr>
        <w:lastRenderedPageBreak/>
        <w:t xml:space="preserve">Industrial production </w:t>
      </w:r>
      <w:r w:rsidRPr="003141B9">
        <w:rPr>
          <w:rFonts w:asciiTheme="minorHAnsi" w:hAnsiTheme="minorHAnsi"/>
          <w:b/>
          <w:lang w:val="en-US"/>
        </w:rPr>
        <w:t>statistics</w:t>
      </w:r>
    </w:p>
    <w:p w:rsidR="00E21D85" w:rsidRPr="003141B9" w:rsidRDefault="00E21D85" w:rsidP="00E21D85">
      <w:pPr>
        <w:pStyle w:val="ab"/>
        <w:shd w:val="clear" w:color="auto" w:fill="FFFFFF"/>
        <w:spacing w:before="0"/>
        <w:rPr>
          <w:rFonts w:asciiTheme="minorHAnsi" w:hAnsiTheme="minorHAnsi"/>
          <w:sz w:val="18"/>
          <w:szCs w:val="18"/>
          <w:lang w:val="en-US"/>
        </w:rPr>
      </w:pPr>
      <w:r w:rsidRPr="003141B9">
        <w:rPr>
          <w:rFonts w:asciiTheme="minorHAnsi" w:hAnsiTheme="minorHAnsi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3141B9" w:rsidRPr="003141B9" w:rsidTr="001D2391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1B9" w:rsidRPr="003141B9" w:rsidRDefault="003141B9" w:rsidP="001D2391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1B9" w:rsidRPr="003141B9" w:rsidRDefault="003141B9" w:rsidP="001D2391">
            <w:pPr>
              <w:pStyle w:val="a7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141B9">
              <w:rPr>
                <w:rFonts w:asciiTheme="minorHAnsi" w:hAnsiTheme="minorHAnsi" w:cs="Calibri"/>
                <w:sz w:val="14"/>
                <w:szCs w:val="14"/>
                <w:lang w:val="en-US"/>
              </w:rPr>
              <w:t>Volume of output at the current prices of enterprises,</w:t>
            </w:r>
          </w:p>
          <w:p w:rsidR="003141B9" w:rsidRPr="003141B9" w:rsidRDefault="003141B9" w:rsidP="001D2391">
            <w:pPr>
              <w:pStyle w:val="a7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141B9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1B9" w:rsidRPr="003141B9" w:rsidRDefault="003141B9" w:rsidP="001D2391">
            <w:pPr>
              <w:pStyle w:val="a7"/>
              <w:rPr>
                <w:rFonts w:asciiTheme="minorHAnsi" w:hAnsiTheme="minorHAnsi" w:cs="Calibri"/>
                <w:sz w:val="14"/>
                <w:szCs w:val="14"/>
              </w:rPr>
            </w:pPr>
            <w:r w:rsidRPr="003141B9">
              <w:rPr>
                <w:rFonts w:asciiTheme="minorHAnsi" w:hAnsiTheme="minorHAnsi" w:cs="Calibri"/>
                <w:sz w:val="14"/>
                <w:szCs w:val="14"/>
                <w:lang w:val="en-GB"/>
              </w:rPr>
              <w:t>Industrial production index, %</w:t>
            </w:r>
          </w:p>
        </w:tc>
      </w:tr>
      <w:tr w:rsidR="003141B9" w:rsidRPr="00AA253B" w:rsidTr="001D2391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1B9" w:rsidRPr="00AA253B" w:rsidRDefault="003141B9" w:rsidP="001D2391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1B9" w:rsidRPr="00AA253B" w:rsidRDefault="003141B9" w:rsidP="001D2391">
            <w:pPr>
              <w:pStyle w:val="a7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January-September 20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1B9" w:rsidRPr="00AA253B" w:rsidRDefault="003141B9" w:rsidP="001D2391">
            <w:pPr>
              <w:pStyle w:val="a7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September 20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1B9" w:rsidRPr="00AA253B" w:rsidRDefault="003141B9" w:rsidP="001D2391">
            <w:pPr>
              <w:pStyle w:val="a7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January-</w:t>
            </w:r>
            <w:r w:rsidRPr="00AA253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September 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2020 to January-</w:t>
            </w:r>
            <w:r w:rsidRPr="00AA253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September 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1B9" w:rsidRPr="00AA253B" w:rsidRDefault="003141B9" w:rsidP="001D2391">
            <w:pPr>
              <w:pStyle w:val="a7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September 20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 xml:space="preserve">20 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to</w:t>
            </w:r>
            <w:r w:rsidRPr="00AA253B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A253B">
              <w:rPr>
                <w:rFonts w:asciiTheme="minorHAnsi" w:hAnsiTheme="minorHAnsi" w:cs="Calibri"/>
                <w:sz w:val="14"/>
                <w:szCs w:val="14"/>
                <w:lang w:val="en-US"/>
              </w:rPr>
              <w:t>September</w:t>
            </w:r>
            <w:r w:rsidRPr="00AA253B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201</w:t>
            </w:r>
            <w:r w:rsidRPr="00AA253B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9</w:t>
            </w:r>
          </w:p>
        </w:tc>
      </w:tr>
      <w:tr w:rsidR="003141B9" w:rsidRPr="00AA253B" w:rsidTr="001D2391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19 087 325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2 219 199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3141B9" w:rsidRPr="00AA253B" w:rsidTr="001D2391">
        <w:trPr>
          <w:cantSplit/>
          <w:trHeight w:val="59"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732 014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100 830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122,4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1 219 838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160 882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123,7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846 657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100 334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89,1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3 763 164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386 770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78,6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1 312 771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122 132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120,9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364 982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44 989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2 108 432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256 161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1 050 773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145 689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485 491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52 245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88,2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1 535 019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156 252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85,6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1 454 187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165 750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208 437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26 383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387 073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43 311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90,1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1 731 097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236 901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98,1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711 428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81 453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712 276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85 812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</w:tr>
      <w:tr w:rsidR="003141B9" w:rsidRPr="00AA253B" w:rsidTr="001D2391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3141B9" w:rsidRPr="00AA253B" w:rsidRDefault="003141B9" w:rsidP="001D2391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AA253B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463 686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53 305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1B9" w:rsidRPr="00AA253B" w:rsidRDefault="003141B9" w:rsidP="001D239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A253B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</w:tr>
    </w:tbl>
    <w:p w:rsidR="005F77A3" w:rsidRPr="00AD56E9" w:rsidRDefault="005F77A3" w:rsidP="00EB37B4">
      <w:pPr>
        <w:pStyle w:val="3"/>
        <w:keepNext w:val="0"/>
        <w:widowControl w:val="0"/>
        <w:spacing w:after="0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AD56E9">
        <w:rPr>
          <w:rFonts w:asciiTheme="minorHAnsi" w:hAnsiTheme="minorHAnsi"/>
          <w:color w:val="000000" w:themeColor="text1"/>
          <w:sz w:val="20"/>
          <w:lang w:val="en-US"/>
        </w:rPr>
        <w:t xml:space="preserve">Construction </w:t>
      </w:r>
      <w:r w:rsidRPr="00AD56E9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statistics</w:t>
      </w:r>
    </w:p>
    <w:p w:rsidR="0099412C" w:rsidRPr="00AD56E9" w:rsidRDefault="0099412C" w:rsidP="00170323">
      <w:pPr>
        <w:pStyle w:val="ab"/>
        <w:spacing w:before="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AD56E9">
        <w:rPr>
          <w:rFonts w:asciiTheme="minorHAnsi" w:hAnsiTheme="minorHAnsi"/>
          <w:color w:val="000000" w:themeColor="text1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F80174" w:rsidRPr="00A06D65" w:rsidTr="00BB0D0A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F80174" w:rsidRPr="00A06D65" w:rsidTr="00BB0D0A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January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-September 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January-September 2020 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January-September 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January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-September 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0174" w:rsidRPr="00AD56E9" w:rsidRDefault="00F80174" w:rsidP="00BB0D0A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January-September 2020 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January-September 2019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9 618 614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4 580 465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94,7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417 696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260 028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558 037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377 282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95,9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712 440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642 880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112,0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456 321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337 971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78,1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373 023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225 314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84,3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433 140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358 016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107,2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339 761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100 638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80,4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285 536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112 697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118,1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485 404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476 227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107,9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901 573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511 415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85,6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178 898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102 945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147,8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112 237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68 079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406 360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326 152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263 240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168 475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127,3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1 864 121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51 015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68,3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1 473 591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359 693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74,2</w:t>
            </w:r>
          </w:p>
        </w:tc>
      </w:tr>
      <w:tr w:rsidR="00F80174" w:rsidRPr="00AD56E9" w:rsidTr="00BB0D0A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174" w:rsidRPr="00AD56E9" w:rsidRDefault="00F80174" w:rsidP="00BB0D0A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AD56E9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357 236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101 638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0174" w:rsidRPr="00AD56E9" w:rsidRDefault="00F80174" w:rsidP="00BB0D0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AD56E9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57,9</w:t>
            </w:r>
          </w:p>
        </w:tc>
      </w:tr>
    </w:tbl>
    <w:p w:rsidR="00380885" w:rsidRPr="00AD56E9" w:rsidRDefault="00BE36AB" w:rsidP="00910BD7">
      <w:pPr>
        <w:pStyle w:val="3"/>
        <w:keepNext w:val="0"/>
        <w:widowControl w:val="0"/>
        <w:rPr>
          <w:rStyle w:val="22"/>
          <w:rFonts w:asciiTheme="minorHAnsi" w:hAnsiTheme="minorHAnsi" w:cs="Arial"/>
          <w:b/>
          <w:sz w:val="20"/>
          <w:lang w:val="en-US"/>
        </w:rPr>
      </w:pPr>
      <w:r w:rsidRPr="00AD56E9">
        <w:rPr>
          <w:rStyle w:val="22"/>
          <w:rFonts w:asciiTheme="minorHAnsi" w:hAnsiTheme="minorHAnsi" w:cs="Arial"/>
          <w:b/>
          <w:sz w:val="20"/>
          <w:lang w:val="en-US"/>
        </w:rPr>
        <w:t>Small and medium enterprises</w:t>
      </w:r>
    </w:p>
    <w:bookmarkEnd w:id="2"/>
    <w:p w:rsidR="00E45F34" w:rsidRPr="00AD56E9" w:rsidRDefault="00E45F34" w:rsidP="00E45F34">
      <w:pPr>
        <w:pStyle w:val="aff3"/>
        <w:ind w:firstLine="0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AD56E9">
        <w:rPr>
          <w:rFonts w:asciiTheme="minorHAnsi" w:hAnsiTheme="minorHAnsi" w:cs="Arial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646"/>
      </w:tblGrid>
      <w:tr w:rsidR="00E45F34" w:rsidRPr="00A06D65" w:rsidTr="00BB0D0A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34" w:rsidRPr="00AD56E9" w:rsidRDefault="00E45F34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34" w:rsidRPr="00AD56E9" w:rsidRDefault="00E45F34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active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34" w:rsidRPr="00AD56E9" w:rsidRDefault="00E45F34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5F34" w:rsidRPr="00AD56E9" w:rsidRDefault="00E45F34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Output of production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E45F34" w:rsidRPr="00A06D65" w:rsidTr="00BB0D0A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F34" w:rsidRPr="00AD56E9" w:rsidRDefault="00E45F34" w:rsidP="00BB0D0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F34" w:rsidRPr="00AD56E9" w:rsidRDefault="00E45F34" w:rsidP="00BB0D0A">
            <w:pPr>
              <w:pStyle w:val="a9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October 1 2020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October 1 2019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F34" w:rsidRPr="00AD56E9" w:rsidRDefault="00E45F34" w:rsidP="00BB0D0A">
            <w:pPr>
              <w:pStyle w:val="a9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July 1 2020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</w:rPr>
              <w:t xml:space="preserve"> </w:t>
            </w: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July 1 2019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F34" w:rsidRPr="00AD56E9" w:rsidRDefault="00E45F34" w:rsidP="00BB0D0A">
            <w:pPr>
              <w:pStyle w:val="a9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January-June 2020 </w:t>
            </w:r>
          </w:p>
          <w:p w:rsidR="00E45F34" w:rsidRPr="00AD56E9" w:rsidRDefault="00E45F34" w:rsidP="00BB0D0A">
            <w:pPr>
              <w:pStyle w:val="a9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AD56E9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to January-June 2019</w:t>
            </w:r>
          </w:p>
        </w:tc>
      </w:tr>
      <w:tr w:rsidR="00E45F34" w:rsidRPr="00AD56E9" w:rsidTr="00BB0D0A">
        <w:trPr>
          <w:cantSplit/>
          <w:trHeight w:val="60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45F34" w:rsidRPr="00AD56E9" w:rsidRDefault="00E45F34" w:rsidP="00E45F34">
            <w:pPr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96,7</w:t>
            </w:r>
          </w:p>
        </w:tc>
      </w:tr>
      <w:tr w:rsidR="00E45F34" w:rsidRPr="00AD56E9" w:rsidTr="00BB0D0A">
        <w:trPr>
          <w:cantSplit/>
          <w:trHeight w:val="141"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</w:tr>
      <w:tr w:rsidR="00E45F34" w:rsidRPr="00AD56E9" w:rsidTr="00BB0D0A">
        <w:trPr>
          <w:cantSplit/>
          <w:trHeight w:val="66"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</w:tr>
      <w:tr w:rsidR="00E45F34" w:rsidRPr="00AD56E9" w:rsidTr="00BB0D0A">
        <w:trPr>
          <w:cantSplit/>
          <w:trHeight w:val="66"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А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79,2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92,0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69,9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97,0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109,2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104,0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Ко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93,3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83,3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М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ang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107,1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117,6</w:t>
            </w:r>
          </w:p>
        </w:tc>
      </w:tr>
      <w:tr w:rsidR="00E45F34" w:rsidRPr="00AD56E9" w:rsidTr="00BB0D0A">
        <w:trPr>
          <w:cantSplit/>
          <w:trHeight w:val="120"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95,3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89,5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Soltustik </w:t>
            </w:r>
            <w:proofErr w:type="gramStart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К</w:t>
            </w:r>
            <w:proofErr w:type="gramEnd"/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95,8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93,5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</w:tr>
      <w:tr w:rsidR="00E45F34" w:rsidRPr="00AD56E9" w:rsidTr="00BB0D0A">
        <w:trPr>
          <w:cantSplit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92,0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88,8</w:t>
            </w:r>
          </w:p>
        </w:tc>
      </w:tr>
      <w:tr w:rsidR="00E45F34" w:rsidRPr="00AD56E9" w:rsidTr="00BB0D0A">
        <w:trPr>
          <w:cantSplit/>
          <w:trHeight w:val="172"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103,8</w:t>
            </w:r>
          </w:p>
        </w:tc>
      </w:tr>
      <w:tr w:rsidR="00E45F34" w:rsidRPr="00AD56E9" w:rsidTr="00BB0D0A">
        <w:trPr>
          <w:cantSplit/>
          <w:trHeight w:val="66"/>
        </w:trPr>
        <w:tc>
          <w:tcPr>
            <w:tcW w:w="2127" w:type="dxa"/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104,4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97,8</w:t>
            </w:r>
          </w:p>
        </w:tc>
      </w:tr>
      <w:tr w:rsidR="00E45F34" w:rsidRPr="00AD56E9" w:rsidTr="00BB0D0A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45F34" w:rsidRPr="00AD56E9" w:rsidRDefault="00E45F34" w:rsidP="00E45F34">
            <w:pPr>
              <w:ind w:left="-68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color w:val="000000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111,4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5F34" w:rsidRPr="00AD56E9" w:rsidRDefault="00E45F34" w:rsidP="00BB0D0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56E9">
              <w:rPr>
                <w:rFonts w:asciiTheme="minorHAnsi" w:hAnsiTheme="minorHAnsi"/>
                <w:sz w:val="14"/>
                <w:szCs w:val="14"/>
              </w:rPr>
              <w:t>95,2</w:t>
            </w:r>
          </w:p>
        </w:tc>
      </w:tr>
    </w:tbl>
    <w:p w:rsidR="005B0030" w:rsidRPr="00A254FA" w:rsidRDefault="005B0030" w:rsidP="00C71D2B">
      <w:pPr>
        <w:pStyle w:val="ab"/>
        <w:pageBreakBefore/>
        <w:widowControl w:val="0"/>
        <w:spacing w:before="0"/>
        <w:jc w:val="left"/>
        <w:rPr>
          <w:rFonts w:asciiTheme="minorHAnsi" w:hAnsiTheme="minorHAnsi" w:cs="Arial"/>
          <w:lang w:val="en-GB"/>
        </w:rPr>
      </w:pPr>
      <w:r w:rsidRPr="00A254FA">
        <w:rPr>
          <w:rFonts w:asciiTheme="minorHAnsi" w:hAnsiTheme="minorHAnsi" w:cs="Arial"/>
          <w:lang w:val="en-GB"/>
        </w:rPr>
        <w:lastRenderedPageBreak/>
        <w:t>Main socio-economic indicators of CIS countries</w:t>
      </w:r>
    </w:p>
    <w:p w:rsidR="0095444D" w:rsidRPr="00A254FA" w:rsidRDefault="0095444D" w:rsidP="0095444D">
      <w:pPr>
        <w:pStyle w:val="ab"/>
        <w:spacing w:before="0"/>
        <w:rPr>
          <w:rFonts w:ascii="Calibri" w:hAnsi="Calibri" w:cs="Arial"/>
          <w:sz w:val="18"/>
          <w:szCs w:val="18"/>
          <w:lang w:val="kk-KZ"/>
        </w:rPr>
      </w:pPr>
      <w:r w:rsidRPr="00A254FA">
        <w:rPr>
          <w:rFonts w:ascii="Calibri" w:hAnsi="Calibri" w:cs="Arial"/>
          <w:sz w:val="18"/>
          <w:szCs w:val="18"/>
          <w:lang w:val="en-GB"/>
        </w:rPr>
        <w:t>Main socio-economic indicators of CIS countries in January</w:t>
      </w:r>
      <w:r w:rsidRPr="00A254FA">
        <w:rPr>
          <w:rFonts w:ascii="Calibri" w:hAnsi="Calibri" w:cs="Arial"/>
          <w:sz w:val="18"/>
          <w:szCs w:val="18"/>
          <w:lang w:val="kk-KZ"/>
        </w:rPr>
        <w:t>-</w:t>
      </w:r>
      <w:r w:rsidRPr="00A254FA">
        <w:rPr>
          <w:rFonts w:ascii="Calibri" w:hAnsi="Calibri" w:cs="Arial"/>
          <w:sz w:val="18"/>
          <w:szCs w:val="18"/>
          <w:lang w:val="en-US"/>
        </w:rPr>
        <w:t>August</w:t>
      </w:r>
      <w:r w:rsidRPr="00A254FA">
        <w:rPr>
          <w:rFonts w:ascii="Calibri" w:hAnsi="Calibri" w:cs="Arial"/>
          <w:sz w:val="18"/>
          <w:szCs w:val="18"/>
          <w:lang w:val="kk-KZ"/>
        </w:rPr>
        <w:t xml:space="preserve"> </w:t>
      </w:r>
      <w:r w:rsidRPr="00A254FA">
        <w:rPr>
          <w:rFonts w:ascii="Calibri" w:hAnsi="Calibri" w:cs="Arial"/>
          <w:sz w:val="18"/>
          <w:szCs w:val="18"/>
          <w:lang w:val="en-US"/>
        </w:rPr>
        <w:t>20</w:t>
      </w:r>
      <w:r w:rsidRPr="00A254FA">
        <w:rPr>
          <w:rFonts w:ascii="Calibri" w:hAnsi="Calibri" w:cs="Arial"/>
          <w:sz w:val="18"/>
          <w:szCs w:val="18"/>
          <w:lang w:val="kk-KZ"/>
        </w:rPr>
        <w:t>20</w:t>
      </w:r>
    </w:p>
    <w:p w:rsidR="00170323" w:rsidRPr="00A254FA" w:rsidRDefault="00170323" w:rsidP="00170323">
      <w:pPr>
        <w:pStyle w:val="ad"/>
        <w:spacing w:before="120" w:after="0"/>
        <w:rPr>
          <w:rFonts w:asciiTheme="minorHAnsi" w:hAnsiTheme="minorHAnsi" w:cs="Arial"/>
          <w:sz w:val="14"/>
          <w:szCs w:val="14"/>
          <w:lang w:val="kk-KZ"/>
        </w:rPr>
      </w:pPr>
      <w:r w:rsidRPr="00A254FA">
        <w:rPr>
          <w:rFonts w:asciiTheme="minorHAnsi" w:hAnsiTheme="minorHAnsi" w:cs="Arial"/>
          <w:sz w:val="14"/>
          <w:szCs w:val="14"/>
          <w:lang w:val="kk-KZ"/>
        </w:rPr>
        <w:t>Data of the CIS Statistic</w:t>
      </w:r>
      <w:r w:rsidRPr="00A254FA">
        <w:rPr>
          <w:rFonts w:asciiTheme="minorHAnsi" w:hAnsiTheme="minorHAnsi" w:cs="Arial"/>
          <w:sz w:val="14"/>
          <w:szCs w:val="14"/>
          <w:lang w:val="en-US"/>
        </w:rPr>
        <w:t>s</w:t>
      </w:r>
      <w:r w:rsidRPr="00A254FA">
        <w:rPr>
          <w:rFonts w:asciiTheme="minorHAnsi" w:hAnsiTheme="minorHAnsi" w:cs="Arial"/>
          <w:sz w:val="14"/>
          <w:szCs w:val="14"/>
          <w:lang w:val="kk-KZ"/>
        </w:rPr>
        <w:t xml:space="preserve"> Committee</w:t>
      </w:r>
    </w:p>
    <w:p w:rsidR="0095444D" w:rsidRPr="00DD335C" w:rsidRDefault="0095444D" w:rsidP="0095444D">
      <w:pPr>
        <w:pStyle w:val="a6"/>
        <w:rPr>
          <w:rFonts w:ascii="Calibri" w:hAnsi="Calibri" w:cs="Arial"/>
          <w:color w:val="000000"/>
          <w:sz w:val="14"/>
          <w:szCs w:val="14"/>
          <w:lang w:val="en-GB"/>
        </w:rPr>
      </w:pPr>
      <w:proofErr w:type="gramStart"/>
      <w:r w:rsidRPr="00DD335C">
        <w:rPr>
          <w:rFonts w:ascii="Calibri" w:hAnsi="Calibri" w:cs="Arial"/>
          <w:color w:val="000000"/>
          <w:sz w:val="14"/>
          <w:szCs w:val="14"/>
          <w:lang w:val="en-US"/>
        </w:rPr>
        <w:t>a</w:t>
      </w:r>
      <w:r w:rsidRPr="00DD335C">
        <w:rPr>
          <w:rFonts w:ascii="Calibri" w:hAnsi="Calibri" w:cs="Arial"/>
          <w:color w:val="000000"/>
          <w:sz w:val="14"/>
          <w:szCs w:val="14"/>
          <w:lang w:val="en-GB"/>
        </w:rPr>
        <w:t>s</w:t>
      </w:r>
      <w:proofErr w:type="gramEnd"/>
      <w:r w:rsidRPr="00DD335C">
        <w:rPr>
          <w:rFonts w:ascii="Calibri" w:hAnsi="Calibri" w:cs="Arial"/>
          <w:color w:val="000000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95444D" w:rsidRPr="00DD335C" w:rsidTr="001D2391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5444D" w:rsidRPr="00DD335C" w:rsidRDefault="0095444D" w:rsidP="001D2391">
            <w:pPr>
              <w:pStyle w:val="af0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44D" w:rsidRPr="00DD335C" w:rsidRDefault="0095444D" w:rsidP="001D2391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44D" w:rsidRPr="00DD335C" w:rsidRDefault="0095444D" w:rsidP="001D2391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44D" w:rsidRPr="00DD335C" w:rsidRDefault="0095444D" w:rsidP="001D2391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44D" w:rsidRPr="00DD335C" w:rsidRDefault="0095444D" w:rsidP="001D2391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44D" w:rsidRPr="00DD335C" w:rsidRDefault="0095444D" w:rsidP="001D2391">
            <w:pPr>
              <w:pStyle w:val="af0"/>
              <w:snapToGrid w:val="0"/>
              <w:jc w:val="center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Kyrgyzstan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94,3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FD45AA">
              <w:rPr>
                <w:rFonts w:asciiTheme="minorHAnsi" w:hAnsiTheme="minorHAnsi"/>
                <w:sz w:val="14"/>
                <w:szCs w:val="14"/>
                <w:vertAlign w:val="superscript"/>
              </w:rPr>
              <w:t>1)2)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94,1</w:t>
            </w:r>
          </w:p>
        </w:tc>
      </w:tr>
      <w:tr w:rsidR="0095444D" w:rsidRPr="00DD335C" w:rsidTr="001D2391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</w:rPr>
              <w:t>10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00,1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72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90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18,2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FD45AA">
              <w:rPr>
                <w:rFonts w:asciiTheme="minorHAnsi" w:hAnsiTheme="minorHAnsi"/>
                <w:i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85,3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111,4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83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701"/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103,6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</w:p>
        </w:tc>
      </w:tr>
      <w:tr w:rsidR="0095444D" w:rsidRPr="00DD335C" w:rsidTr="001D2391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84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90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81,3</w:t>
            </w:r>
          </w:p>
        </w:tc>
      </w:tr>
      <w:tr w:rsidR="0095444D" w:rsidRPr="00DD335C" w:rsidTr="001D2391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shd w:val="clear" w:color="auto" w:fill="FFFF00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84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95,8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86,2</w:t>
            </w:r>
          </w:p>
        </w:tc>
      </w:tr>
      <w:tr w:rsidR="0095444D" w:rsidRPr="00DD335C" w:rsidTr="001D2391"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02,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0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105,6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Money income of population</w:t>
            </w:r>
            <w:r w:rsidRPr="00DD335C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108,6</w:t>
            </w:r>
            <w:r w:rsidRPr="00FD45AA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5,3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101,9</w:t>
            </w:r>
            <w:r w:rsidRPr="00FD45AA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121,7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104,7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1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FD45AA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90,9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97,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83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124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</w:p>
        </w:tc>
      </w:tr>
      <w:tr w:rsidR="0095444D" w:rsidRPr="00DD335C" w:rsidTr="001D2391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Tot</w:t>
            </w:r>
            <w:r w:rsidRPr="00DD335C">
              <w:rPr>
                <w:rFonts w:ascii="Calibri" w:hAnsi="Calibri"/>
                <w:sz w:val="14"/>
                <w:szCs w:val="14"/>
              </w:rPr>
              <w:t>а</w:t>
            </w: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FD45AA">
              <w:rPr>
                <w:rFonts w:asciiTheme="minorHAnsi" w:hAnsiTheme="minorHAnsi"/>
                <w:sz w:val="14"/>
                <w:szCs w:val="14"/>
              </w:rPr>
              <w:t>8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4,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283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</w:tr>
      <w:tr w:rsidR="0095444D" w:rsidRPr="00DD335C" w:rsidTr="001D2391"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5444D" w:rsidRPr="00DD335C" w:rsidTr="001D2391"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12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FD45AA">
              <w:rPr>
                <w:rFonts w:asciiTheme="minorHAnsi" w:hAnsiTheme="minorHAnsi"/>
                <w:sz w:val="14"/>
                <w:szCs w:val="14"/>
              </w:rPr>
              <w:t>82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</w:tr>
      <w:tr w:rsidR="0095444D" w:rsidRPr="00DD335C" w:rsidTr="001D2391"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FD45AA">
              <w:rPr>
                <w:rFonts w:asciiTheme="minorHAnsi" w:hAnsiTheme="minorHAnsi"/>
                <w:sz w:val="14"/>
                <w:szCs w:val="14"/>
              </w:rPr>
              <w:t>8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4,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19,2</w:t>
            </w:r>
          </w:p>
        </w:tc>
      </w:tr>
      <w:tr w:rsidR="0095444D" w:rsidRPr="00DD335C" w:rsidTr="001D2391"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5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FD45AA">
              <w:rPr>
                <w:rFonts w:asciiTheme="minorHAnsi" w:hAnsiTheme="minorHAnsi"/>
                <w:sz w:val="14"/>
                <w:szCs w:val="14"/>
              </w:rPr>
              <w:t>93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</w:tr>
      <w:tr w:rsidR="0095444D" w:rsidRPr="00DD335C" w:rsidTr="001D2391"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5444D" w:rsidRPr="00DD335C" w:rsidTr="001D2391"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72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5444D" w:rsidRPr="00FD45AA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</w:rPr>
              <w:t>88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17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84,0</w:t>
            </w:r>
          </w:p>
        </w:tc>
      </w:tr>
      <w:tr w:rsidR="0095444D" w:rsidRPr="00DD335C" w:rsidTr="001D2391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f0"/>
              <w:snapToGrid w:val="0"/>
              <w:ind w:firstLine="176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US"/>
              </w:rPr>
              <w:t>f</w:t>
            </w: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tabs>
                <w:tab w:val="left" w:pos="5245"/>
              </w:tabs>
              <w:spacing w:line="-200" w:lineRule="auto"/>
              <w:ind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tabs>
                <w:tab w:val="left" w:pos="5245"/>
              </w:tabs>
              <w:spacing w:line="-200" w:lineRule="auto"/>
              <w:ind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79,1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tabs>
                <w:tab w:val="left" w:pos="5245"/>
              </w:tabs>
              <w:spacing w:line="-200" w:lineRule="auto"/>
              <w:ind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1,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FD45AA" w:rsidRDefault="0095444D" w:rsidP="001D2391">
            <w:pPr>
              <w:tabs>
                <w:tab w:val="left" w:pos="5245"/>
              </w:tabs>
              <w:spacing w:line="-200" w:lineRule="auto"/>
              <w:ind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FD45AA">
              <w:rPr>
                <w:rFonts w:asciiTheme="minorHAnsi" w:hAnsiTheme="minorHAnsi"/>
                <w:sz w:val="14"/>
                <w:szCs w:val="14"/>
              </w:rPr>
              <w:t>97</w:t>
            </w:r>
            <w:r w:rsidRPr="00FD45A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FD45A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tabs>
                <w:tab w:val="left" w:pos="5245"/>
              </w:tabs>
              <w:spacing w:line="-200" w:lineRule="auto"/>
              <w:ind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55,2</w:t>
            </w:r>
          </w:p>
        </w:tc>
      </w:tr>
    </w:tbl>
    <w:p w:rsidR="00170323" w:rsidRPr="0095444D" w:rsidRDefault="00170323" w:rsidP="00170323">
      <w:pPr>
        <w:pStyle w:val="a6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95444D">
        <w:rPr>
          <w:rFonts w:asciiTheme="minorHAnsi" w:hAnsiTheme="minorHAnsi" w:cs="Arial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95444D" w:rsidRPr="00DD335C" w:rsidTr="001D2391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444D" w:rsidRPr="00DD335C" w:rsidRDefault="0095444D" w:rsidP="001D2391">
            <w:pPr>
              <w:pStyle w:val="a7"/>
              <w:snapToGrid w:val="0"/>
              <w:spacing w:before="100" w:beforeAutospacing="1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7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Ukraine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92,8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96,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107,0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9)10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105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,9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88,6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</w:tr>
      <w:tr w:rsidR="0095444D" w:rsidRPr="00DD335C" w:rsidTr="001D2391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93,7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92,6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2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02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118,7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85,1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87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65,1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1)12)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64,0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116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94,7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106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95444D" w:rsidRPr="00DD335C" w:rsidTr="001D2391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7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13)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109,4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-200" w:lineRule="auto"/>
              <w:ind w:left="-56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5,0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113,7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102,4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Money income of population</w:t>
            </w:r>
            <w:r w:rsidRPr="00DD335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)2)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)2)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)2)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108,8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05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00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122,0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108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147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219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A254FA">
            <w:pPr>
              <w:tabs>
                <w:tab w:val="left" w:pos="5245"/>
              </w:tabs>
              <w:spacing w:line="200" w:lineRule="exact"/>
              <w:ind w:left="-62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in 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 xml:space="preserve">5,1 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time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,0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87,2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76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149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82,3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510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92,6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</w:tr>
      <w:tr w:rsidR="0095444D" w:rsidRPr="00DD335C" w:rsidTr="001D2391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94,8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83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7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70,9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86,8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ind w:firstLine="176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85,9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75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194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86,9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397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93,6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87,4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5)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85,3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85,3</w:t>
            </w:r>
            <w:r w:rsidRPr="00DD335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</w:tr>
      <w:tr w:rsidR="0095444D" w:rsidRPr="00DD335C" w:rsidTr="001D2391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90,7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87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704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110" w:type="dxa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96,1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64,3</w:t>
            </w:r>
          </w:p>
        </w:tc>
      </w:tr>
      <w:tr w:rsidR="0095444D" w:rsidRPr="00DD335C" w:rsidTr="001D2391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1D2391">
            <w:pPr>
              <w:pStyle w:val="a9"/>
              <w:snapToGrid w:val="0"/>
              <w:ind w:firstLine="176"/>
              <w:jc w:val="both"/>
              <w:rPr>
                <w:rFonts w:ascii="Calibri" w:hAnsi="Calibri"/>
                <w:sz w:val="14"/>
                <w:szCs w:val="14"/>
                <w:lang w:val="en-GB"/>
              </w:rPr>
            </w:pPr>
            <w:r w:rsidRPr="00DD335C">
              <w:rPr>
                <w:rFonts w:ascii="Calibri" w:hAnsi="Calibr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</w:rPr>
              <w:t>86,3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78</w:t>
            </w:r>
            <w:r w:rsidRPr="00DD335C">
              <w:rPr>
                <w:rFonts w:asciiTheme="minorHAnsi" w:hAnsiTheme="minorHAnsi"/>
                <w:sz w:val="14"/>
                <w:szCs w:val="14"/>
              </w:rPr>
              <w:t>,</w:t>
            </w: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80,1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44D" w:rsidRPr="00DD335C" w:rsidRDefault="0095444D" w:rsidP="0095444D">
            <w:pPr>
              <w:tabs>
                <w:tab w:val="left" w:pos="5245"/>
              </w:tabs>
              <w:spacing w:line="200" w:lineRule="exact"/>
              <w:ind w:left="-454" w:right="5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D335C">
              <w:rPr>
                <w:rFonts w:asciiTheme="minorHAnsi" w:hAnsiTheme="minorHAnsi"/>
                <w:sz w:val="14"/>
                <w:szCs w:val="14"/>
                <w:lang w:val="en-US"/>
              </w:rPr>
              <w:t>90,8</w:t>
            </w:r>
          </w:p>
        </w:tc>
      </w:tr>
    </w:tbl>
    <w:p w:rsidR="0095444D" w:rsidRPr="00DD335C" w:rsidRDefault="0095444D" w:rsidP="0095444D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1)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January-June 2020 to January</w:t>
      </w:r>
      <w:r w:rsidRPr="00DD335C">
        <w:rPr>
          <w:rFonts w:ascii="Calibri" w:hAnsi="Calibri"/>
          <w:i/>
          <w:sz w:val="14"/>
          <w:szCs w:val="14"/>
          <w:lang w:val="kk-KZ"/>
        </w:rPr>
        <w:t>-</w:t>
      </w:r>
      <w:r w:rsidRPr="00DD335C">
        <w:rPr>
          <w:rFonts w:ascii="Calibri" w:hAnsi="Calibri"/>
          <w:i/>
          <w:sz w:val="14"/>
          <w:szCs w:val="14"/>
          <w:lang w:val="en-US"/>
        </w:rPr>
        <w:t>June 2019</w:t>
      </w:r>
      <w:r w:rsidRPr="00DD335C">
        <w:rPr>
          <w:rFonts w:ascii="Calibri" w:hAnsi="Calibri"/>
          <w:i/>
          <w:sz w:val="14"/>
          <w:szCs w:val="14"/>
          <w:lang w:val="kk-KZ"/>
        </w:rPr>
        <w:t>.</w:t>
      </w:r>
    </w:p>
    <w:p w:rsidR="0095444D" w:rsidRPr="00DD335C" w:rsidRDefault="0095444D" w:rsidP="0095444D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DD335C">
        <w:rPr>
          <w:rFonts w:ascii="Calibri" w:hAnsi="Calibri"/>
          <w:i/>
          <w:sz w:val="14"/>
          <w:szCs w:val="14"/>
          <w:lang w:val="en-GB"/>
        </w:rPr>
        <w:t xml:space="preserve"> Estimate.</w:t>
      </w:r>
    </w:p>
    <w:p w:rsidR="0095444D" w:rsidRPr="00DD335C" w:rsidRDefault="0095444D" w:rsidP="0095444D">
      <w:pPr>
        <w:ind w:left="284" w:firstLine="0"/>
        <w:rPr>
          <w:rFonts w:ascii="Calibri" w:hAnsi="Calibri"/>
          <w:i/>
          <w:sz w:val="14"/>
          <w:szCs w:val="14"/>
          <w:lang w:val="kk-KZ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DD335C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Goods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loading</w:t>
      </w:r>
      <w:r w:rsidRPr="00DD335C">
        <w:rPr>
          <w:rFonts w:ascii="Calibri" w:hAnsi="Calibri"/>
          <w:i/>
          <w:sz w:val="14"/>
          <w:szCs w:val="14"/>
          <w:lang w:val="en-US"/>
        </w:rPr>
        <w:t>.</w:t>
      </w:r>
    </w:p>
    <w:p w:rsidR="0095444D" w:rsidRPr="00DD335C" w:rsidRDefault="0095444D" w:rsidP="0095444D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proofErr w:type="gramStart"/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4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en-US"/>
        </w:rPr>
        <w:t>By</w:t>
      </w:r>
      <w:proofErr w:type="gramEnd"/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the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SNA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methodology</w:t>
      </w:r>
      <w:r w:rsidRPr="00DD335C">
        <w:rPr>
          <w:rFonts w:ascii="Calibri" w:hAnsi="Calibri"/>
          <w:i/>
          <w:sz w:val="14"/>
          <w:szCs w:val="14"/>
          <w:lang w:val="en-US"/>
        </w:rPr>
        <w:t>.</w:t>
      </w:r>
    </w:p>
    <w:p w:rsidR="0095444D" w:rsidRPr="00DD335C" w:rsidRDefault="0095444D" w:rsidP="0095444D">
      <w:pPr>
        <w:spacing w:line="200" w:lineRule="exact"/>
        <w:ind w:left="142" w:firstLine="142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5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US"/>
        </w:rPr>
        <w:t>January-July 2020 to January</w:t>
      </w:r>
      <w:r w:rsidRPr="00DD335C">
        <w:rPr>
          <w:rFonts w:ascii="Calibri" w:hAnsi="Calibri"/>
          <w:i/>
          <w:sz w:val="14"/>
          <w:szCs w:val="14"/>
          <w:lang w:val="kk-KZ"/>
        </w:rPr>
        <w:t>-</w:t>
      </w:r>
      <w:r w:rsidRPr="00DD335C">
        <w:rPr>
          <w:rFonts w:ascii="Calibri" w:hAnsi="Calibri"/>
          <w:i/>
          <w:sz w:val="14"/>
          <w:szCs w:val="14"/>
          <w:lang w:val="en-US"/>
        </w:rPr>
        <w:t>July 2019</w:t>
      </w:r>
      <w:r w:rsidRPr="00DD335C">
        <w:rPr>
          <w:rFonts w:ascii="Calibri" w:hAnsi="Calibri"/>
          <w:i/>
          <w:sz w:val="14"/>
          <w:szCs w:val="14"/>
          <w:lang w:val="kk-KZ"/>
        </w:rPr>
        <w:t>.</w:t>
      </w:r>
    </w:p>
    <w:p w:rsidR="0095444D" w:rsidRPr="00DD335C" w:rsidRDefault="0095444D" w:rsidP="0095444D">
      <w:pPr>
        <w:tabs>
          <w:tab w:val="left" w:pos="567"/>
        </w:tabs>
        <w:ind w:left="284" w:firstLine="0"/>
        <w:rPr>
          <w:rFonts w:ascii="Calibri" w:hAnsi="Calibri"/>
          <w:i/>
          <w:sz w:val="14"/>
          <w:szCs w:val="14"/>
          <w:lang w:val="en-GB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6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en-GB"/>
        </w:rPr>
        <w:t xml:space="preserve"> Nominal money income as % to the corresponding period</w:t>
      </w:r>
      <w:r w:rsidRPr="00DD335C">
        <w:rPr>
          <w:rFonts w:ascii="Calibri" w:hAnsi="Calibri"/>
          <w:i/>
          <w:sz w:val="14"/>
          <w:szCs w:val="14"/>
          <w:lang w:val="en-US"/>
        </w:rPr>
        <w:t>.</w:t>
      </w:r>
    </w:p>
    <w:p w:rsidR="0095444D" w:rsidRPr="00DD335C" w:rsidRDefault="0095444D" w:rsidP="0095444D">
      <w:pPr>
        <w:tabs>
          <w:tab w:val="left" w:pos="567"/>
        </w:tabs>
        <w:ind w:left="283" w:firstLine="0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7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Real money income as % to the corresponding period.</w:t>
      </w:r>
    </w:p>
    <w:p w:rsidR="0095444D" w:rsidRPr="00DD335C" w:rsidRDefault="0095444D" w:rsidP="0095444D">
      <w:pPr>
        <w:ind w:firstLine="284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8)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January-July 2020 to January-July 2019. </w:t>
      </w:r>
      <w:proofErr w:type="gramStart"/>
      <w:r w:rsidRPr="00DD335C">
        <w:rPr>
          <w:rFonts w:ascii="Calibri" w:hAnsi="Calibri"/>
          <w:i/>
          <w:sz w:val="14"/>
          <w:szCs w:val="14"/>
          <w:lang w:val="en-GB"/>
        </w:rPr>
        <w:t>Given in comparable prices.</w:t>
      </w:r>
      <w:proofErr w:type="gramEnd"/>
    </w:p>
    <w:p w:rsidR="0095444D" w:rsidRPr="00DD335C" w:rsidRDefault="0095444D" w:rsidP="0095444D">
      <w:pPr>
        <w:ind w:left="284" w:firstLine="0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9)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January-March 2020 to January</w:t>
      </w:r>
      <w:r w:rsidRPr="00DD335C">
        <w:rPr>
          <w:rFonts w:ascii="Calibri" w:hAnsi="Calibri"/>
          <w:i/>
          <w:sz w:val="14"/>
          <w:szCs w:val="14"/>
          <w:lang w:val="kk-KZ"/>
        </w:rPr>
        <w:t>-</w:t>
      </w:r>
      <w:r w:rsidRPr="00DD335C">
        <w:rPr>
          <w:rFonts w:ascii="Calibri" w:hAnsi="Calibri"/>
          <w:i/>
          <w:sz w:val="14"/>
          <w:szCs w:val="14"/>
          <w:lang w:val="en-US"/>
        </w:rPr>
        <w:t>March 2019</w:t>
      </w:r>
      <w:r w:rsidRPr="00DD335C">
        <w:rPr>
          <w:rFonts w:ascii="Calibri" w:hAnsi="Calibri"/>
          <w:i/>
          <w:sz w:val="14"/>
          <w:szCs w:val="14"/>
          <w:lang w:val="kk-KZ"/>
        </w:rPr>
        <w:t>.</w:t>
      </w:r>
    </w:p>
    <w:p w:rsidR="0095444D" w:rsidRPr="00DD335C" w:rsidRDefault="0095444D" w:rsidP="0095444D">
      <w:pPr>
        <w:ind w:firstLine="284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10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eastAsia="Calibri" w:hAnsi="Calibri" w:cs="Tahoma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US"/>
        </w:rPr>
        <w:t>Short-term indicator of the development of the main sectors of the economy.</w:t>
      </w:r>
    </w:p>
    <w:p w:rsidR="0095444D" w:rsidRPr="00DD335C" w:rsidRDefault="0095444D" w:rsidP="0095444D">
      <w:pPr>
        <w:ind w:left="284" w:firstLine="0"/>
        <w:rPr>
          <w:rFonts w:ascii="Calibri" w:hAnsi="Calibri"/>
          <w:i/>
          <w:sz w:val="14"/>
          <w:szCs w:val="14"/>
          <w:lang w:val="en-GB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1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II quarter 2020 to II quarter 2019</w:t>
      </w:r>
      <w:r w:rsidRPr="00DD335C">
        <w:rPr>
          <w:rFonts w:ascii="Calibri" w:hAnsi="Calibri"/>
          <w:i/>
          <w:sz w:val="14"/>
          <w:szCs w:val="14"/>
          <w:lang w:val="kk-KZ"/>
        </w:rPr>
        <w:t>.</w:t>
      </w:r>
    </w:p>
    <w:p w:rsidR="0095444D" w:rsidRPr="00DD335C" w:rsidRDefault="0095444D" w:rsidP="0095444D">
      <w:pPr>
        <w:tabs>
          <w:tab w:val="left" w:pos="567"/>
        </w:tabs>
        <w:ind w:left="567" w:hanging="283"/>
        <w:rPr>
          <w:rFonts w:ascii="Calibri" w:hAnsi="Calibri"/>
          <w:i/>
          <w:sz w:val="14"/>
          <w:szCs w:val="14"/>
          <w:lang w:val="en-GB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2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Including investments in not material actives.</w:t>
      </w:r>
    </w:p>
    <w:p w:rsidR="0095444D" w:rsidRPr="00DD335C" w:rsidRDefault="0095444D" w:rsidP="0095444D">
      <w:pPr>
        <w:ind w:firstLine="284"/>
        <w:rPr>
          <w:rStyle w:val="hps"/>
          <w:rFonts w:ascii="Calibri" w:hAnsi="Calibri" w:cs="Arial"/>
          <w:i/>
          <w:sz w:val="14"/>
          <w:szCs w:val="14"/>
          <w:lang w:val="en-US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3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January-July  2020 to January-July 2019. </w:t>
      </w:r>
      <w:proofErr w:type="gramStart"/>
      <w:r w:rsidRPr="00DD335C">
        <w:rPr>
          <w:rFonts w:ascii="Calibri" w:hAnsi="Calibri"/>
          <w:i/>
          <w:sz w:val="14"/>
          <w:szCs w:val="14"/>
          <w:lang w:val="en-US"/>
        </w:rPr>
        <w:t>Revenues of trade enterprises from sale of goods without cars and motorcycles.</w:t>
      </w:r>
      <w:proofErr w:type="gramEnd"/>
    </w:p>
    <w:p w:rsidR="0095444D" w:rsidRPr="00DD335C" w:rsidRDefault="0095444D" w:rsidP="0095444D">
      <w:pPr>
        <w:tabs>
          <w:tab w:val="left" w:pos="567"/>
        </w:tabs>
        <w:ind w:left="567" w:hanging="283"/>
        <w:rPr>
          <w:rFonts w:ascii="Calibri" w:hAnsi="Calibri"/>
          <w:i/>
          <w:sz w:val="14"/>
          <w:szCs w:val="14"/>
          <w:lang w:val="en-GB"/>
        </w:rPr>
      </w:pP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1</w:t>
      </w:r>
      <w:r w:rsidRPr="00DD335C">
        <w:rPr>
          <w:rFonts w:ascii="Calibri" w:hAnsi="Calibri"/>
          <w:i/>
          <w:sz w:val="14"/>
          <w:szCs w:val="14"/>
          <w:vertAlign w:val="superscript"/>
          <w:lang w:val="en-US"/>
        </w:rPr>
        <w:t>4</w:t>
      </w:r>
      <w:r w:rsidRPr="00DD335C">
        <w:rPr>
          <w:rFonts w:ascii="Calibri" w:hAnsi="Calibri"/>
          <w:i/>
          <w:sz w:val="14"/>
          <w:szCs w:val="14"/>
          <w:vertAlign w:val="superscript"/>
          <w:lang w:val="kk-KZ"/>
        </w:rPr>
        <w:t>)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January-July  2020 to January-July 2019. </w:t>
      </w:r>
      <w:proofErr w:type="gramStart"/>
      <w:r w:rsidRPr="00DD335C">
        <w:rPr>
          <w:rFonts w:ascii="Calibri" w:hAnsi="Calibri"/>
          <w:i/>
          <w:sz w:val="14"/>
          <w:szCs w:val="14"/>
          <w:lang w:val="en-GB"/>
        </w:rPr>
        <w:t>According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to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data provided by </w:t>
      </w:r>
      <w:r w:rsidRPr="00DD335C">
        <w:rPr>
          <w:rFonts w:ascii="Calibri" w:hAnsi="Calibri"/>
          <w:i/>
          <w:sz w:val="14"/>
          <w:szCs w:val="14"/>
          <w:lang w:val="en-GB"/>
        </w:rPr>
        <w:t>the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Bank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of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Russia’s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balance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of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  <w:r w:rsidRPr="00DD335C">
        <w:rPr>
          <w:rFonts w:ascii="Calibri" w:hAnsi="Calibri"/>
          <w:i/>
          <w:sz w:val="14"/>
          <w:szCs w:val="14"/>
          <w:lang w:val="en-GB"/>
        </w:rPr>
        <w:t>payments.</w:t>
      </w:r>
      <w:proofErr w:type="gramEnd"/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</w:p>
    <w:p w:rsidR="0095444D" w:rsidRPr="00DD335C" w:rsidRDefault="0095444D" w:rsidP="0095444D">
      <w:pPr>
        <w:ind w:firstLine="284"/>
        <w:rPr>
          <w:rFonts w:ascii="Calibri" w:hAnsi="Calibri"/>
          <w:i/>
          <w:sz w:val="14"/>
          <w:szCs w:val="14"/>
          <w:lang w:val="en-US"/>
        </w:rPr>
      </w:pPr>
      <w:r w:rsidRPr="00DD335C">
        <w:rPr>
          <w:rStyle w:val="hps"/>
          <w:rFonts w:ascii="Calibri" w:hAnsi="Calibr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  <w:r w:rsidRPr="00DD335C">
        <w:rPr>
          <w:rFonts w:ascii="Calibri" w:hAnsi="Calibri"/>
          <w:i/>
          <w:sz w:val="14"/>
          <w:szCs w:val="14"/>
          <w:lang w:val="en-US"/>
        </w:rPr>
        <w:t xml:space="preserve"> </w:t>
      </w:r>
    </w:p>
    <w:p w:rsidR="00CE2B96" w:rsidRPr="009853AB" w:rsidRDefault="00CE2B96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9853AB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>Ministry of National economy of the Republic</w:t>
      </w:r>
      <w:r w:rsidR="00EE517B" w:rsidRPr="009853AB">
        <w:rPr>
          <w:rFonts w:asciiTheme="minorHAnsi" w:hAnsiTheme="minorHAnsi" w:cs="Calibri"/>
          <w:b/>
          <w:sz w:val="22"/>
          <w:szCs w:val="22"/>
          <w:lang w:val="en-US"/>
        </w:rPr>
        <w:t xml:space="preserve"> of</w:t>
      </w:r>
      <w:r w:rsidRPr="009853AB">
        <w:rPr>
          <w:rFonts w:asciiTheme="minorHAnsi" w:hAnsiTheme="minorHAnsi" w:cs="Calibri"/>
          <w:b/>
          <w:sz w:val="22"/>
          <w:szCs w:val="22"/>
          <w:lang w:val="en-US"/>
        </w:rPr>
        <w:t xml:space="preserve"> Kazakhstan</w:t>
      </w:r>
      <w:r w:rsidR="005C1425" w:rsidRPr="009853AB">
        <w:rPr>
          <w:rFonts w:asciiTheme="minorHAnsi" w:hAnsiTheme="minorHAnsi" w:cs="Calibri"/>
          <w:b/>
          <w:sz w:val="22"/>
          <w:szCs w:val="22"/>
          <w:lang w:val="en-US"/>
        </w:rPr>
        <w:br/>
      </w:r>
      <w:r w:rsidRPr="009853AB">
        <w:rPr>
          <w:rFonts w:asciiTheme="minorHAnsi" w:hAnsiTheme="minorHAnsi" w:cs="Calibri"/>
          <w:b/>
          <w:sz w:val="22"/>
          <w:szCs w:val="22"/>
          <w:lang w:val="en-US"/>
        </w:rPr>
        <w:t>Committee on Statistics</w:t>
      </w:r>
    </w:p>
    <w:p w:rsidR="00CE2B96" w:rsidRPr="009853AB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9853AB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B70C7D" w:rsidRPr="009853AB">
        <w:rPr>
          <w:rFonts w:asciiTheme="minorHAnsi" w:hAnsiTheme="minorHAnsi" w:cs="Calibri"/>
          <w:b/>
          <w:sz w:val="18"/>
          <w:szCs w:val="18"/>
          <w:lang w:val="en-US"/>
        </w:rPr>
        <w:t>January</w:t>
      </w:r>
      <w:r w:rsidR="00555926" w:rsidRPr="009853AB">
        <w:rPr>
          <w:rFonts w:asciiTheme="minorHAnsi" w:hAnsiTheme="minorHAnsi" w:cs="Calibri"/>
          <w:b/>
          <w:sz w:val="18"/>
          <w:szCs w:val="18"/>
          <w:lang w:val="en-US"/>
        </w:rPr>
        <w:t>-</w:t>
      </w:r>
      <w:r w:rsidR="00910BD7" w:rsidRPr="009853AB">
        <w:rPr>
          <w:rFonts w:asciiTheme="minorHAnsi" w:hAnsiTheme="minorHAnsi" w:cs="Calibri"/>
          <w:b/>
          <w:sz w:val="18"/>
          <w:szCs w:val="18"/>
          <w:lang w:val="en-US"/>
        </w:rPr>
        <w:t>September</w:t>
      </w:r>
      <w:r w:rsidR="008478D0" w:rsidRPr="009853AB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9853AB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9853AB">
        <w:rPr>
          <w:rFonts w:asciiTheme="minorHAnsi" w:hAnsiTheme="minorHAnsi" w:cs="Calibri"/>
          <w:b/>
          <w:sz w:val="18"/>
          <w:szCs w:val="18"/>
          <w:lang w:val="en-US"/>
        </w:rPr>
        <w:t>20</w:t>
      </w:r>
    </w:p>
    <w:p w:rsidR="006E321A" w:rsidRPr="009853AB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9853AB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261AA4" w:rsidRPr="009853AB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9853AB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9853AB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9853AB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261AA4" w:rsidRPr="009853AB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9853AB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9853AB" w:rsidRDefault="000473A6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Turmaganbet Bolat</w:t>
            </w:r>
          </w:p>
          <w:p w:rsidR="007130DB" w:rsidRPr="009853AB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working with users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9853AB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+7 7172 749077</w:t>
            </w:r>
          </w:p>
        </w:tc>
      </w:tr>
      <w:tr w:rsidR="00261AA4" w:rsidRPr="009853AB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9853AB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situation</w:t>
            </w:r>
          </w:p>
          <w:p w:rsidR="00BB39A1" w:rsidRPr="009853AB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Crime</w:t>
            </w:r>
          </w:p>
        </w:tc>
        <w:tc>
          <w:tcPr>
            <w:tcW w:w="4259" w:type="dxa"/>
            <w:shd w:val="clear" w:color="auto" w:fill="auto"/>
          </w:tcPr>
          <w:p w:rsidR="00BB39A1" w:rsidRPr="009853AB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9853AB" w:rsidRDefault="00BB39A1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demographich and social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9853AB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9853AB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261AA4" w:rsidRPr="009853AB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9853AB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9853AB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9853AB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9853AB" w:rsidRDefault="00BB39A1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statistcs of labor and standard of living</w:t>
            </w:r>
          </w:p>
        </w:tc>
        <w:tc>
          <w:tcPr>
            <w:tcW w:w="1541" w:type="dxa"/>
            <w:shd w:val="clear" w:color="auto" w:fill="auto"/>
          </w:tcPr>
          <w:p w:rsidR="00BB39A1" w:rsidRPr="009853AB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261AA4" w:rsidRPr="009853AB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9853AB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9853AB" w:rsidRDefault="000D5BD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Demesheva Torgyn</w:t>
            </w:r>
          </w:p>
          <w:p w:rsidR="007130DB" w:rsidRPr="009853AB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prices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261AA4" w:rsidRPr="009853AB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9853AB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9853AB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9853AB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9853AB" w:rsidRDefault="009F0573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</w:tc>
        <w:tc>
          <w:tcPr>
            <w:tcW w:w="4259" w:type="dxa"/>
            <w:shd w:val="clear" w:color="auto" w:fill="auto"/>
          </w:tcPr>
          <w:p w:rsidR="00CE2B96" w:rsidRPr="009853AB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9853AB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National accounts</w:t>
            </w:r>
          </w:p>
        </w:tc>
        <w:tc>
          <w:tcPr>
            <w:tcW w:w="1541" w:type="dxa"/>
            <w:shd w:val="clear" w:color="auto" w:fill="auto"/>
          </w:tcPr>
          <w:p w:rsidR="00CE2B96" w:rsidRPr="009853AB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4A54A7"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301</w:t>
            </w:r>
          </w:p>
        </w:tc>
      </w:tr>
      <w:tr w:rsidR="00261AA4" w:rsidRPr="009853AB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9853AB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9853AB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statistical register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261AA4" w:rsidRPr="009853AB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9853AB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9853AB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9853AB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service and energy </w:t>
            </w:r>
          </w:p>
        </w:tc>
        <w:tc>
          <w:tcPr>
            <w:tcW w:w="1541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261AA4" w:rsidRPr="009853AB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9853AB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9853AB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9853AB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9853AB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9853AB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Chief of the Division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of production and enviroment statistics </w:t>
            </w:r>
          </w:p>
        </w:tc>
        <w:tc>
          <w:tcPr>
            <w:tcW w:w="1541" w:type="dxa"/>
            <w:shd w:val="clear" w:color="auto" w:fill="auto"/>
          </w:tcPr>
          <w:p w:rsidR="00573BA9" w:rsidRPr="009853AB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9853AB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9853AB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9853AB" w:rsidRDefault="003F3064" w:rsidP="003F3064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3F3064" w:rsidRPr="009853AB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9853AB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9853AB" w:rsidRDefault="00CE2B96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Missyura Marina</w:t>
            </w:r>
          </w:p>
          <w:p w:rsidR="00CE2B96" w:rsidRPr="009853AB" w:rsidRDefault="00CE2B96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Chief of the Division structures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9853AB" w:rsidRDefault="004A54A7" w:rsidP="005E2DFE">
            <w:pPr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853AB">
              <w:rPr>
                <w:rFonts w:asciiTheme="minorHAnsi" w:hAnsiTheme="minorHAnsi" w:cs="Calibri"/>
                <w:sz w:val="14"/>
                <w:szCs w:val="14"/>
                <w:lang w:val="kk-KZ"/>
              </w:rPr>
              <w:t>+7 7172 749</w:t>
            </w:r>
            <w:r w:rsidRPr="009853AB">
              <w:rPr>
                <w:rFonts w:asciiTheme="minorHAnsi" w:hAnsiTheme="minorHAnsi" w:cs="Calibri"/>
                <w:sz w:val="14"/>
                <w:szCs w:val="14"/>
                <w:lang w:val="en-US"/>
              </w:rPr>
              <w:t>140</w:t>
            </w:r>
          </w:p>
        </w:tc>
      </w:tr>
    </w:tbl>
    <w:p w:rsidR="00BB39A1" w:rsidRPr="009853AB" w:rsidRDefault="00BB39A1" w:rsidP="003F3064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9853AB" w:rsidSect="00421CB6">
      <w:footerReference w:type="even" r:id="rId12"/>
      <w:footerReference w:type="default" r:id="rId13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996" w:rsidRDefault="00124996" w:rsidP="006464EB">
      <w:pPr>
        <w:pStyle w:val="af0"/>
      </w:pPr>
      <w:r>
        <w:separator/>
      </w:r>
    </w:p>
  </w:endnote>
  <w:endnote w:type="continuationSeparator" w:id="0">
    <w:p w:rsidR="00124996" w:rsidRDefault="00124996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A4" w:rsidRDefault="000615A7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B639A4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B639A4">
      <w:rPr>
        <w:rStyle w:val="afb"/>
        <w:noProof/>
      </w:rPr>
      <w:t>1</w:t>
    </w:r>
    <w:r>
      <w:rPr>
        <w:rStyle w:val="afb"/>
      </w:rPr>
      <w:fldChar w:fldCharType="end"/>
    </w:r>
  </w:p>
  <w:p w:rsidR="00B639A4" w:rsidRDefault="00B639A4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A4" w:rsidRPr="00816DC6" w:rsidRDefault="000615A7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B639A4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A06D65">
      <w:rPr>
        <w:rFonts w:ascii="Calibri" w:hAnsi="Calibri"/>
        <w:b/>
        <w:noProof/>
        <w:sz w:val="14"/>
        <w:szCs w:val="14"/>
      </w:rPr>
      <w:t>27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996" w:rsidRDefault="00124996" w:rsidP="006464EB">
      <w:pPr>
        <w:pStyle w:val="af0"/>
      </w:pPr>
      <w:r>
        <w:separator/>
      </w:r>
    </w:p>
  </w:footnote>
  <w:footnote w:type="continuationSeparator" w:id="0">
    <w:p w:rsidR="00124996" w:rsidRDefault="00124996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DB1"/>
    <w:rsid w:val="000150BB"/>
    <w:rsid w:val="00015483"/>
    <w:rsid w:val="0001555B"/>
    <w:rsid w:val="000157F5"/>
    <w:rsid w:val="00015FC2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6F1"/>
    <w:rsid w:val="000867E5"/>
    <w:rsid w:val="00086899"/>
    <w:rsid w:val="000869D0"/>
    <w:rsid w:val="00086A8F"/>
    <w:rsid w:val="0008751D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5CF"/>
    <w:rsid w:val="0009190D"/>
    <w:rsid w:val="00091EBE"/>
    <w:rsid w:val="00092189"/>
    <w:rsid w:val="000922A2"/>
    <w:rsid w:val="0009239D"/>
    <w:rsid w:val="00093311"/>
    <w:rsid w:val="00093C2B"/>
    <w:rsid w:val="00093F0A"/>
    <w:rsid w:val="00093F14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F3C"/>
    <w:rsid w:val="000B3122"/>
    <w:rsid w:val="000B498E"/>
    <w:rsid w:val="000B4A34"/>
    <w:rsid w:val="000B4EC1"/>
    <w:rsid w:val="000B5202"/>
    <w:rsid w:val="000B58B5"/>
    <w:rsid w:val="000B5BEF"/>
    <w:rsid w:val="000B6332"/>
    <w:rsid w:val="000B65F2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EF8"/>
    <w:rsid w:val="000D0313"/>
    <w:rsid w:val="000D0413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5A"/>
    <w:rsid w:val="0011300F"/>
    <w:rsid w:val="0011317E"/>
    <w:rsid w:val="001133CE"/>
    <w:rsid w:val="001135AB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A73"/>
    <w:rsid w:val="00133C69"/>
    <w:rsid w:val="00133F7A"/>
    <w:rsid w:val="00134052"/>
    <w:rsid w:val="00134087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B03"/>
    <w:rsid w:val="00144B7A"/>
    <w:rsid w:val="00144ED1"/>
    <w:rsid w:val="0014575A"/>
    <w:rsid w:val="00145A73"/>
    <w:rsid w:val="00145DD1"/>
    <w:rsid w:val="00145E80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817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ED"/>
    <w:rsid w:val="00181D81"/>
    <w:rsid w:val="001820BF"/>
    <w:rsid w:val="00182449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BB7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A0487"/>
    <w:rsid w:val="001A0598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2051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D0E"/>
    <w:rsid w:val="001D025E"/>
    <w:rsid w:val="001D0A29"/>
    <w:rsid w:val="001D0AEA"/>
    <w:rsid w:val="001D1573"/>
    <w:rsid w:val="001D18D1"/>
    <w:rsid w:val="001D1C7C"/>
    <w:rsid w:val="001D25DE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863"/>
    <w:rsid w:val="001F21C5"/>
    <w:rsid w:val="001F24FC"/>
    <w:rsid w:val="001F2748"/>
    <w:rsid w:val="001F2753"/>
    <w:rsid w:val="001F292D"/>
    <w:rsid w:val="001F29E8"/>
    <w:rsid w:val="001F2E1B"/>
    <w:rsid w:val="001F3BF3"/>
    <w:rsid w:val="001F4110"/>
    <w:rsid w:val="001F4195"/>
    <w:rsid w:val="001F49B1"/>
    <w:rsid w:val="001F4CE5"/>
    <w:rsid w:val="001F4E02"/>
    <w:rsid w:val="001F4E6F"/>
    <w:rsid w:val="001F4EA6"/>
    <w:rsid w:val="001F5521"/>
    <w:rsid w:val="001F5584"/>
    <w:rsid w:val="001F57CB"/>
    <w:rsid w:val="001F59D8"/>
    <w:rsid w:val="001F5D59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10A8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59C"/>
    <w:rsid w:val="00231A42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DDA"/>
    <w:rsid w:val="00263E28"/>
    <w:rsid w:val="00263EDB"/>
    <w:rsid w:val="0026413A"/>
    <w:rsid w:val="002642CE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653"/>
    <w:rsid w:val="00267865"/>
    <w:rsid w:val="002679E9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9FB"/>
    <w:rsid w:val="00274F4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BBF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2C1A"/>
    <w:rsid w:val="002D3131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C7F"/>
    <w:rsid w:val="002D5CFE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525"/>
    <w:rsid w:val="00313682"/>
    <w:rsid w:val="00313717"/>
    <w:rsid w:val="00313DD5"/>
    <w:rsid w:val="003141B9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4F8"/>
    <w:rsid w:val="0034071E"/>
    <w:rsid w:val="003409F2"/>
    <w:rsid w:val="00340AC6"/>
    <w:rsid w:val="00340E0F"/>
    <w:rsid w:val="00340F0F"/>
    <w:rsid w:val="00341299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B0"/>
    <w:rsid w:val="00354B07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F05"/>
    <w:rsid w:val="00361F7C"/>
    <w:rsid w:val="00361FFE"/>
    <w:rsid w:val="003620DD"/>
    <w:rsid w:val="00362409"/>
    <w:rsid w:val="003631F4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2536"/>
    <w:rsid w:val="00392696"/>
    <w:rsid w:val="0039287F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918"/>
    <w:rsid w:val="003C5AE0"/>
    <w:rsid w:val="003C5D46"/>
    <w:rsid w:val="003C5D4F"/>
    <w:rsid w:val="003C63CD"/>
    <w:rsid w:val="003C6996"/>
    <w:rsid w:val="003C6E68"/>
    <w:rsid w:val="003C6FF2"/>
    <w:rsid w:val="003C7482"/>
    <w:rsid w:val="003C7661"/>
    <w:rsid w:val="003C7897"/>
    <w:rsid w:val="003D0027"/>
    <w:rsid w:val="003D028B"/>
    <w:rsid w:val="003D0453"/>
    <w:rsid w:val="003D0637"/>
    <w:rsid w:val="003D09AF"/>
    <w:rsid w:val="003D0B2F"/>
    <w:rsid w:val="003D0CE2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E7A"/>
    <w:rsid w:val="003E405B"/>
    <w:rsid w:val="003E4A9D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D4"/>
    <w:rsid w:val="003F5468"/>
    <w:rsid w:val="003F5734"/>
    <w:rsid w:val="003F5F9E"/>
    <w:rsid w:val="003F60F9"/>
    <w:rsid w:val="003F62D6"/>
    <w:rsid w:val="003F6FBE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D11"/>
    <w:rsid w:val="00401FBF"/>
    <w:rsid w:val="0040224F"/>
    <w:rsid w:val="0040264C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497"/>
    <w:rsid w:val="004237A5"/>
    <w:rsid w:val="004237FB"/>
    <w:rsid w:val="00423960"/>
    <w:rsid w:val="00424579"/>
    <w:rsid w:val="004245AF"/>
    <w:rsid w:val="00424FCA"/>
    <w:rsid w:val="004250C3"/>
    <w:rsid w:val="004252EA"/>
    <w:rsid w:val="004256B3"/>
    <w:rsid w:val="004257E3"/>
    <w:rsid w:val="00425BFD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2284"/>
    <w:rsid w:val="004723DE"/>
    <w:rsid w:val="00472C87"/>
    <w:rsid w:val="0047360F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BC6"/>
    <w:rsid w:val="00481332"/>
    <w:rsid w:val="00481653"/>
    <w:rsid w:val="00481A70"/>
    <w:rsid w:val="00481CFE"/>
    <w:rsid w:val="00482938"/>
    <w:rsid w:val="0048297B"/>
    <w:rsid w:val="004835EB"/>
    <w:rsid w:val="0048377E"/>
    <w:rsid w:val="00483D12"/>
    <w:rsid w:val="004840DA"/>
    <w:rsid w:val="00484458"/>
    <w:rsid w:val="004845A2"/>
    <w:rsid w:val="00485127"/>
    <w:rsid w:val="00485671"/>
    <w:rsid w:val="004856E4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729"/>
    <w:rsid w:val="004B2B8F"/>
    <w:rsid w:val="004B312F"/>
    <w:rsid w:val="004B353C"/>
    <w:rsid w:val="004B387F"/>
    <w:rsid w:val="004B392C"/>
    <w:rsid w:val="004B45C6"/>
    <w:rsid w:val="004B4791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C76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CCE"/>
    <w:rsid w:val="004F6E18"/>
    <w:rsid w:val="004F6FE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32"/>
    <w:rsid w:val="00561232"/>
    <w:rsid w:val="0056189B"/>
    <w:rsid w:val="00561D58"/>
    <w:rsid w:val="00561F0A"/>
    <w:rsid w:val="00562536"/>
    <w:rsid w:val="005625F7"/>
    <w:rsid w:val="00562B7A"/>
    <w:rsid w:val="00562FD8"/>
    <w:rsid w:val="00563002"/>
    <w:rsid w:val="005631D5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71DD"/>
    <w:rsid w:val="00597308"/>
    <w:rsid w:val="0059754B"/>
    <w:rsid w:val="0059789D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D5C"/>
    <w:rsid w:val="005A7FF7"/>
    <w:rsid w:val="005B0030"/>
    <w:rsid w:val="005B0555"/>
    <w:rsid w:val="005B0F72"/>
    <w:rsid w:val="005B0F96"/>
    <w:rsid w:val="005B11E5"/>
    <w:rsid w:val="005B1FEB"/>
    <w:rsid w:val="005B2063"/>
    <w:rsid w:val="005B21B7"/>
    <w:rsid w:val="005B249A"/>
    <w:rsid w:val="005B272A"/>
    <w:rsid w:val="005B2782"/>
    <w:rsid w:val="005B287F"/>
    <w:rsid w:val="005B2ABE"/>
    <w:rsid w:val="005B2E78"/>
    <w:rsid w:val="005B39CE"/>
    <w:rsid w:val="005B478A"/>
    <w:rsid w:val="005B4C56"/>
    <w:rsid w:val="005B4D89"/>
    <w:rsid w:val="005B653A"/>
    <w:rsid w:val="005B6797"/>
    <w:rsid w:val="005B6D05"/>
    <w:rsid w:val="005B720A"/>
    <w:rsid w:val="005B745B"/>
    <w:rsid w:val="005B786D"/>
    <w:rsid w:val="005B7E81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71D9"/>
    <w:rsid w:val="005D0046"/>
    <w:rsid w:val="005D0321"/>
    <w:rsid w:val="005D08D3"/>
    <w:rsid w:val="005D0A9A"/>
    <w:rsid w:val="005D0B06"/>
    <w:rsid w:val="005D0CAA"/>
    <w:rsid w:val="005D116C"/>
    <w:rsid w:val="005D1298"/>
    <w:rsid w:val="005D12E8"/>
    <w:rsid w:val="005D138A"/>
    <w:rsid w:val="005D140D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56D"/>
    <w:rsid w:val="00620638"/>
    <w:rsid w:val="006209F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D2A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EDD"/>
    <w:rsid w:val="00655078"/>
    <w:rsid w:val="00655109"/>
    <w:rsid w:val="006551AC"/>
    <w:rsid w:val="006552F0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FE"/>
    <w:rsid w:val="00662BF8"/>
    <w:rsid w:val="00662F5A"/>
    <w:rsid w:val="00663012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646"/>
    <w:rsid w:val="00687D3B"/>
    <w:rsid w:val="0069046A"/>
    <w:rsid w:val="0069070A"/>
    <w:rsid w:val="00690A78"/>
    <w:rsid w:val="00690B25"/>
    <w:rsid w:val="00690E25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598E"/>
    <w:rsid w:val="006A604D"/>
    <w:rsid w:val="006A611E"/>
    <w:rsid w:val="006A6238"/>
    <w:rsid w:val="006A672F"/>
    <w:rsid w:val="006A6A1D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444"/>
    <w:rsid w:val="006D0D6F"/>
    <w:rsid w:val="006D0DC7"/>
    <w:rsid w:val="006D0E15"/>
    <w:rsid w:val="006D0EEE"/>
    <w:rsid w:val="006D105D"/>
    <w:rsid w:val="006D160C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5E5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875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65E1"/>
    <w:rsid w:val="006F6628"/>
    <w:rsid w:val="006F6D4F"/>
    <w:rsid w:val="006F6FB9"/>
    <w:rsid w:val="006F758B"/>
    <w:rsid w:val="006F75E8"/>
    <w:rsid w:val="006F7C28"/>
    <w:rsid w:val="0070003E"/>
    <w:rsid w:val="007008B6"/>
    <w:rsid w:val="0070096B"/>
    <w:rsid w:val="00700B3D"/>
    <w:rsid w:val="00700DE7"/>
    <w:rsid w:val="007013D6"/>
    <w:rsid w:val="00701435"/>
    <w:rsid w:val="00701A66"/>
    <w:rsid w:val="00701F56"/>
    <w:rsid w:val="007021FE"/>
    <w:rsid w:val="00702269"/>
    <w:rsid w:val="00702B1D"/>
    <w:rsid w:val="007035F8"/>
    <w:rsid w:val="00703C87"/>
    <w:rsid w:val="007040E9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2780"/>
    <w:rsid w:val="00712CBE"/>
    <w:rsid w:val="00712ECC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C52"/>
    <w:rsid w:val="00716E59"/>
    <w:rsid w:val="00716E83"/>
    <w:rsid w:val="00716F04"/>
    <w:rsid w:val="00717381"/>
    <w:rsid w:val="00717569"/>
    <w:rsid w:val="00717893"/>
    <w:rsid w:val="007178A5"/>
    <w:rsid w:val="0071796D"/>
    <w:rsid w:val="00717CE8"/>
    <w:rsid w:val="00717D14"/>
    <w:rsid w:val="007203AF"/>
    <w:rsid w:val="00720534"/>
    <w:rsid w:val="00720D50"/>
    <w:rsid w:val="00721074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45B5"/>
    <w:rsid w:val="007250AA"/>
    <w:rsid w:val="0072589A"/>
    <w:rsid w:val="007258F8"/>
    <w:rsid w:val="00725928"/>
    <w:rsid w:val="00725AE2"/>
    <w:rsid w:val="00725D43"/>
    <w:rsid w:val="0072665B"/>
    <w:rsid w:val="00726762"/>
    <w:rsid w:val="00726854"/>
    <w:rsid w:val="00726C5E"/>
    <w:rsid w:val="00726D7F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6064"/>
    <w:rsid w:val="007462B2"/>
    <w:rsid w:val="00746318"/>
    <w:rsid w:val="007464F3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F06"/>
    <w:rsid w:val="00766F54"/>
    <w:rsid w:val="0076714F"/>
    <w:rsid w:val="00767321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5D5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D0071"/>
    <w:rsid w:val="007D0096"/>
    <w:rsid w:val="007D0124"/>
    <w:rsid w:val="007D0795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25"/>
    <w:rsid w:val="007D4ADC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91"/>
    <w:rsid w:val="007E43B4"/>
    <w:rsid w:val="007E477F"/>
    <w:rsid w:val="007E4BCA"/>
    <w:rsid w:val="007E4C85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7395"/>
    <w:rsid w:val="007F74F6"/>
    <w:rsid w:val="007F78CC"/>
    <w:rsid w:val="008000B4"/>
    <w:rsid w:val="0080013B"/>
    <w:rsid w:val="00800572"/>
    <w:rsid w:val="00801236"/>
    <w:rsid w:val="00801354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69E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C9"/>
    <w:rsid w:val="0089270E"/>
    <w:rsid w:val="008929BB"/>
    <w:rsid w:val="00892F3C"/>
    <w:rsid w:val="00892FD9"/>
    <w:rsid w:val="008932C1"/>
    <w:rsid w:val="008936EC"/>
    <w:rsid w:val="0089380F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817"/>
    <w:rsid w:val="008E1CDF"/>
    <w:rsid w:val="008E21B6"/>
    <w:rsid w:val="008E23D4"/>
    <w:rsid w:val="008E23F3"/>
    <w:rsid w:val="008E2859"/>
    <w:rsid w:val="008E2BD2"/>
    <w:rsid w:val="008E33AD"/>
    <w:rsid w:val="008E3578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810"/>
    <w:rsid w:val="00904A19"/>
    <w:rsid w:val="00904B5A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95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C48"/>
    <w:rsid w:val="00961E4B"/>
    <w:rsid w:val="00961ED6"/>
    <w:rsid w:val="0096255C"/>
    <w:rsid w:val="0096283D"/>
    <w:rsid w:val="00962EFE"/>
    <w:rsid w:val="00963374"/>
    <w:rsid w:val="009635D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2DA"/>
    <w:rsid w:val="00972501"/>
    <w:rsid w:val="00972CF9"/>
    <w:rsid w:val="00972E69"/>
    <w:rsid w:val="00973B53"/>
    <w:rsid w:val="00973DC2"/>
    <w:rsid w:val="0097489B"/>
    <w:rsid w:val="0097500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9F"/>
    <w:rsid w:val="009E0EEB"/>
    <w:rsid w:val="009E1480"/>
    <w:rsid w:val="009E1551"/>
    <w:rsid w:val="009E2C2A"/>
    <w:rsid w:val="009E2CCE"/>
    <w:rsid w:val="009E300E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D9E"/>
    <w:rsid w:val="00A03163"/>
    <w:rsid w:val="00A03551"/>
    <w:rsid w:val="00A035F3"/>
    <w:rsid w:val="00A03650"/>
    <w:rsid w:val="00A03785"/>
    <w:rsid w:val="00A043B2"/>
    <w:rsid w:val="00A0442F"/>
    <w:rsid w:val="00A044CF"/>
    <w:rsid w:val="00A0465C"/>
    <w:rsid w:val="00A04964"/>
    <w:rsid w:val="00A04B49"/>
    <w:rsid w:val="00A04D07"/>
    <w:rsid w:val="00A051C0"/>
    <w:rsid w:val="00A056EF"/>
    <w:rsid w:val="00A058D0"/>
    <w:rsid w:val="00A05CFE"/>
    <w:rsid w:val="00A05F70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ED9"/>
    <w:rsid w:val="00A254FA"/>
    <w:rsid w:val="00A2588F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3316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2D4"/>
    <w:rsid w:val="00A453D0"/>
    <w:rsid w:val="00A45410"/>
    <w:rsid w:val="00A4577A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9C4"/>
    <w:rsid w:val="00A55AE6"/>
    <w:rsid w:val="00A56197"/>
    <w:rsid w:val="00A56243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F35"/>
    <w:rsid w:val="00A677FB"/>
    <w:rsid w:val="00A679D7"/>
    <w:rsid w:val="00A70A20"/>
    <w:rsid w:val="00A70AE9"/>
    <w:rsid w:val="00A70B8E"/>
    <w:rsid w:val="00A70D66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9EB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267"/>
    <w:rsid w:val="00AA64F9"/>
    <w:rsid w:val="00AA66B8"/>
    <w:rsid w:val="00AA681A"/>
    <w:rsid w:val="00AA6A43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A2"/>
    <w:rsid w:val="00AD60CF"/>
    <w:rsid w:val="00AD6197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204E"/>
    <w:rsid w:val="00B02AE1"/>
    <w:rsid w:val="00B02E58"/>
    <w:rsid w:val="00B02EE6"/>
    <w:rsid w:val="00B02F25"/>
    <w:rsid w:val="00B030E6"/>
    <w:rsid w:val="00B0406B"/>
    <w:rsid w:val="00B04304"/>
    <w:rsid w:val="00B04567"/>
    <w:rsid w:val="00B04D4D"/>
    <w:rsid w:val="00B05F4E"/>
    <w:rsid w:val="00B06425"/>
    <w:rsid w:val="00B064A0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12E2"/>
    <w:rsid w:val="00B115E9"/>
    <w:rsid w:val="00B119E8"/>
    <w:rsid w:val="00B11B3C"/>
    <w:rsid w:val="00B11B42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FB6"/>
    <w:rsid w:val="00B171BC"/>
    <w:rsid w:val="00B17643"/>
    <w:rsid w:val="00B17B16"/>
    <w:rsid w:val="00B17C4D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D4D"/>
    <w:rsid w:val="00B25D65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EF"/>
    <w:rsid w:val="00B36E88"/>
    <w:rsid w:val="00B37B5A"/>
    <w:rsid w:val="00B37DFC"/>
    <w:rsid w:val="00B40596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4472"/>
    <w:rsid w:val="00B644EA"/>
    <w:rsid w:val="00B64557"/>
    <w:rsid w:val="00B64595"/>
    <w:rsid w:val="00B64BAA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932"/>
    <w:rsid w:val="00B84A25"/>
    <w:rsid w:val="00B85150"/>
    <w:rsid w:val="00B852C4"/>
    <w:rsid w:val="00B8572D"/>
    <w:rsid w:val="00B85914"/>
    <w:rsid w:val="00B85B33"/>
    <w:rsid w:val="00B85CF7"/>
    <w:rsid w:val="00B86A50"/>
    <w:rsid w:val="00B86C8F"/>
    <w:rsid w:val="00B87423"/>
    <w:rsid w:val="00B8755C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C0F97"/>
    <w:rsid w:val="00BC1092"/>
    <w:rsid w:val="00BC109A"/>
    <w:rsid w:val="00BC114B"/>
    <w:rsid w:val="00BC126F"/>
    <w:rsid w:val="00BC13D6"/>
    <w:rsid w:val="00BC1441"/>
    <w:rsid w:val="00BC16F2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7105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B3B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649"/>
    <w:rsid w:val="00C20839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8CD"/>
    <w:rsid w:val="00C31091"/>
    <w:rsid w:val="00C31233"/>
    <w:rsid w:val="00C315B6"/>
    <w:rsid w:val="00C31D32"/>
    <w:rsid w:val="00C3202A"/>
    <w:rsid w:val="00C3247A"/>
    <w:rsid w:val="00C32550"/>
    <w:rsid w:val="00C32804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6074"/>
    <w:rsid w:val="00C8655F"/>
    <w:rsid w:val="00C86575"/>
    <w:rsid w:val="00C868A8"/>
    <w:rsid w:val="00C86A9C"/>
    <w:rsid w:val="00C870FC"/>
    <w:rsid w:val="00C8720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D7D"/>
    <w:rsid w:val="00D34280"/>
    <w:rsid w:val="00D3493A"/>
    <w:rsid w:val="00D34A4A"/>
    <w:rsid w:val="00D34B8D"/>
    <w:rsid w:val="00D352B8"/>
    <w:rsid w:val="00D35E23"/>
    <w:rsid w:val="00D35FEC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A53"/>
    <w:rsid w:val="00D53AA3"/>
    <w:rsid w:val="00D549CE"/>
    <w:rsid w:val="00D55199"/>
    <w:rsid w:val="00D55647"/>
    <w:rsid w:val="00D558B4"/>
    <w:rsid w:val="00D55D1F"/>
    <w:rsid w:val="00D560E2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AB7"/>
    <w:rsid w:val="00D75B0E"/>
    <w:rsid w:val="00D75D60"/>
    <w:rsid w:val="00D75E1C"/>
    <w:rsid w:val="00D762CC"/>
    <w:rsid w:val="00D76597"/>
    <w:rsid w:val="00D76C89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1F3E"/>
    <w:rsid w:val="00DA23F4"/>
    <w:rsid w:val="00DA29B7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79A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DFF"/>
    <w:rsid w:val="00DF5005"/>
    <w:rsid w:val="00DF5298"/>
    <w:rsid w:val="00DF52F5"/>
    <w:rsid w:val="00DF561F"/>
    <w:rsid w:val="00DF56BD"/>
    <w:rsid w:val="00DF57B9"/>
    <w:rsid w:val="00DF6E6B"/>
    <w:rsid w:val="00DF74D7"/>
    <w:rsid w:val="00DF75CB"/>
    <w:rsid w:val="00DF77E4"/>
    <w:rsid w:val="00DF7E01"/>
    <w:rsid w:val="00E00155"/>
    <w:rsid w:val="00E002CF"/>
    <w:rsid w:val="00E00C83"/>
    <w:rsid w:val="00E00EAC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890"/>
    <w:rsid w:val="00E03A79"/>
    <w:rsid w:val="00E03C16"/>
    <w:rsid w:val="00E0427C"/>
    <w:rsid w:val="00E0470E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7D7"/>
    <w:rsid w:val="00E278F1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747E"/>
    <w:rsid w:val="00E4791A"/>
    <w:rsid w:val="00E47984"/>
    <w:rsid w:val="00E47AB7"/>
    <w:rsid w:val="00E47BDF"/>
    <w:rsid w:val="00E47CE3"/>
    <w:rsid w:val="00E47CE7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324"/>
    <w:rsid w:val="00E55495"/>
    <w:rsid w:val="00E55617"/>
    <w:rsid w:val="00E55CD3"/>
    <w:rsid w:val="00E55D09"/>
    <w:rsid w:val="00E56095"/>
    <w:rsid w:val="00E56414"/>
    <w:rsid w:val="00E565DB"/>
    <w:rsid w:val="00E565EF"/>
    <w:rsid w:val="00E56642"/>
    <w:rsid w:val="00E566BA"/>
    <w:rsid w:val="00E56B18"/>
    <w:rsid w:val="00E56CA0"/>
    <w:rsid w:val="00E56FB9"/>
    <w:rsid w:val="00E56FBF"/>
    <w:rsid w:val="00E5769E"/>
    <w:rsid w:val="00E57E61"/>
    <w:rsid w:val="00E57F51"/>
    <w:rsid w:val="00E6046B"/>
    <w:rsid w:val="00E60642"/>
    <w:rsid w:val="00E60DDD"/>
    <w:rsid w:val="00E6108C"/>
    <w:rsid w:val="00E61861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ADA"/>
    <w:rsid w:val="00E67333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EFC"/>
    <w:rsid w:val="00EA1683"/>
    <w:rsid w:val="00EA16C0"/>
    <w:rsid w:val="00EA175D"/>
    <w:rsid w:val="00EA279F"/>
    <w:rsid w:val="00EA2C2E"/>
    <w:rsid w:val="00EA30E4"/>
    <w:rsid w:val="00EA3C96"/>
    <w:rsid w:val="00EA3C9A"/>
    <w:rsid w:val="00EA3CD6"/>
    <w:rsid w:val="00EA4214"/>
    <w:rsid w:val="00EA4402"/>
    <w:rsid w:val="00EA4603"/>
    <w:rsid w:val="00EA4858"/>
    <w:rsid w:val="00EA4DB1"/>
    <w:rsid w:val="00EA4F53"/>
    <w:rsid w:val="00EA5288"/>
    <w:rsid w:val="00EA5317"/>
    <w:rsid w:val="00EA538E"/>
    <w:rsid w:val="00EA5507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E27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3ABC"/>
    <w:rsid w:val="00ED3D2D"/>
    <w:rsid w:val="00ED454C"/>
    <w:rsid w:val="00ED50EC"/>
    <w:rsid w:val="00ED58B7"/>
    <w:rsid w:val="00ED62FF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8E1"/>
    <w:rsid w:val="00F05F56"/>
    <w:rsid w:val="00F06117"/>
    <w:rsid w:val="00F0682D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D4B"/>
    <w:rsid w:val="00F25D61"/>
    <w:rsid w:val="00F25FFC"/>
    <w:rsid w:val="00F275AD"/>
    <w:rsid w:val="00F27B96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A"/>
    <w:rsid w:val="00F74A4F"/>
    <w:rsid w:val="00F751BC"/>
    <w:rsid w:val="00F75567"/>
    <w:rsid w:val="00F757A2"/>
    <w:rsid w:val="00F75AAD"/>
    <w:rsid w:val="00F76050"/>
    <w:rsid w:val="00F7650A"/>
    <w:rsid w:val="00F76821"/>
    <w:rsid w:val="00F769C9"/>
    <w:rsid w:val="00F76CF9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2040"/>
    <w:rsid w:val="00F82188"/>
    <w:rsid w:val="00F8223D"/>
    <w:rsid w:val="00F825C7"/>
    <w:rsid w:val="00F8296A"/>
    <w:rsid w:val="00F82BCD"/>
    <w:rsid w:val="00F830C4"/>
    <w:rsid w:val="00F83A4D"/>
    <w:rsid w:val="00F83C4D"/>
    <w:rsid w:val="00F84E24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9F"/>
    <w:rsid w:val="00FA1EE8"/>
    <w:rsid w:val="00FA1F99"/>
    <w:rsid w:val="00FA28B7"/>
    <w:rsid w:val="00FA2AE3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F98"/>
    <w:rsid w:val="00FB6385"/>
    <w:rsid w:val="00FB6491"/>
    <w:rsid w:val="00FB6647"/>
    <w:rsid w:val="00FB7356"/>
    <w:rsid w:val="00FB7805"/>
    <w:rsid w:val="00FB7806"/>
    <w:rsid w:val="00FB79F6"/>
    <w:rsid w:val="00FB7D5C"/>
    <w:rsid w:val="00FC01D7"/>
    <w:rsid w:val="00FC0A92"/>
    <w:rsid w:val="00FC0CBA"/>
    <w:rsid w:val="00FC0D44"/>
    <w:rsid w:val="00FC0E6A"/>
    <w:rsid w:val="00FC11A0"/>
    <w:rsid w:val="00FC15B5"/>
    <w:rsid w:val="00FC1B5B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B6A"/>
    <w:rsid w:val="00FD7C6A"/>
    <w:rsid w:val="00FD7EA2"/>
    <w:rsid w:val="00FE01A4"/>
    <w:rsid w:val="00FE0893"/>
    <w:rsid w:val="00FE0948"/>
    <w:rsid w:val="00FE0B7F"/>
    <w:rsid w:val="00FE0FA2"/>
    <w:rsid w:val="00FE1151"/>
    <w:rsid w:val="00FE1536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F0572"/>
    <w:rsid w:val="00FF0A2A"/>
    <w:rsid w:val="00FF0FE9"/>
    <w:rsid w:val="00FF10D2"/>
    <w:rsid w:val="00FF10EA"/>
    <w:rsid w:val="00FF13F2"/>
    <w:rsid w:val="00FF14AF"/>
    <w:rsid w:val="00FF1A89"/>
    <w:rsid w:val="00FF1BA8"/>
    <w:rsid w:val="00FF1E5F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59F"/>
    <w:rsid w:val="00FF4E8C"/>
    <w:rsid w:val="00FF5057"/>
    <w:rsid w:val="00FF53CE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ersonName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b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c">
    <w:name w:val="ОснТекст:"/>
    <w:basedOn w:val="a0"/>
    <w:next w:val="a"/>
    <w:rsid w:val="003761AB"/>
    <w:pPr>
      <w:spacing w:after="120"/>
    </w:pPr>
  </w:style>
  <w:style w:type="paragraph" w:customStyle="1" w:styleId="ad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e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9">
    <w:name w:val="Боковик"/>
    <w:basedOn w:val="a0"/>
    <w:link w:val="af"/>
    <w:qFormat/>
    <w:rsid w:val="003761AB"/>
    <w:pPr>
      <w:ind w:firstLine="0"/>
      <w:jc w:val="left"/>
    </w:pPr>
    <w:rPr>
      <w:sz w:val="16"/>
    </w:r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1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character" w:customStyle="1" w:styleId="af">
    <w:name w:val="Боковик Знак"/>
    <w:link w:val="a9"/>
    <w:rsid w:val="009F5798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First0">
    <w:name w:val="FirstОснТекст Знак"/>
    <w:link w:val="First"/>
    <w:rsid w:val="00A625D0"/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DA08A-41CB-430F-883C-4DE6A88CF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864</TotalTime>
  <Pages>27</Pages>
  <Words>12450</Words>
  <Characters>70967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760</cp:revision>
  <cp:lastPrinted>2020-03-12T06:52:00Z</cp:lastPrinted>
  <dcterms:created xsi:type="dcterms:W3CDTF">2020-07-13T16:19:00Z</dcterms:created>
  <dcterms:modified xsi:type="dcterms:W3CDTF">2020-10-13T05:20:00Z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